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@1. Каюмарс дар устураи Эрон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бостон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чигуна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инсон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дониста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мешуд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аввалин инсоне, ки 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урамаздо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офаридааст</w:t>
      </w:r>
      <w:r w:rsidRPr="00305F65">
        <w:rPr>
          <w:rFonts w:ascii="Times New Roman Tj" w:hAnsi="Times New Roman Tj"/>
          <w:sz w:val="28"/>
          <w:szCs w:val="28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аввалин инсоне, ки 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риман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офаридааст</w:t>
      </w:r>
      <w:r w:rsidRPr="00305F65">
        <w:rPr>
          <w:rFonts w:ascii="Times New Roman Tj" w:hAnsi="Times New Roman Tj"/>
          <w:sz w:val="28"/>
          <w:szCs w:val="28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аввалин инсоне, ки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онунофар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буд</w:t>
      </w:r>
      <w:r w:rsidRPr="00305F65">
        <w:rPr>
          <w:rFonts w:ascii="Times New Roman Tj" w:hAnsi="Times New Roman Tj"/>
          <w:sz w:val="28"/>
          <w:szCs w:val="28"/>
        </w:rPr>
        <w:t xml:space="preserve">; 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аввалин инсоне, ки оташро кашф кард;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аввалин инсоне, ки дар набард бо За</w:t>
      </w:r>
      <w:r w:rsidRPr="00305F65">
        <w:rPr>
          <w:rFonts w:ascii="Cambria" w:hAnsi="Cambria" w:cs="Cambria"/>
          <w:sz w:val="28"/>
          <w:szCs w:val="28"/>
        </w:rPr>
        <w:t>ҳҳ</w:t>
      </w:r>
      <w:r w:rsidRPr="00305F65">
        <w:rPr>
          <w:rFonts w:ascii="Times New Roman Tj" w:hAnsi="Times New Roman Tj" w:cs="Times New Roman Tj"/>
          <w:sz w:val="28"/>
          <w:szCs w:val="28"/>
        </w:rPr>
        <w:t>ок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пир</w:t>
      </w:r>
      <w:r w:rsidRPr="00305F65">
        <w:rPr>
          <w:rFonts w:ascii="Cambria" w:hAnsi="Cambria" w:cs="Cambria"/>
          <w:sz w:val="28"/>
          <w:szCs w:val="28"/>
        </w:rPr>
        <w:t>ӯ</w:t>
      </w:r>
      <w:r w:rsidRPr="00305F65">
        <w:rPr>
          <w:rFonts w:ascii="Times New Roman Tj" w:hAnsi="Times New Roman Tj" w:cs="Times New Roman Tj"/>
          <w:sz w:val="28"/>
          <w:szCs w:val="28"/>
        </w:rPr>
        <w:t>з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шуд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@2.</w:t>
      </w:r>
      <w:r w:rsidRPr="00305F65">
        <w:rPr>
          <w:rFonts w:ascii="Times New Roman Tj" w:hAnsi="Times New Roman Tj"/>
          <w:sz w:val="28"/>
          <w:szCs w:val="28"/>
          <w:lang w:bidi="fa-IR"/>
        </w:rPr>
        <w:t xml:space="preserve"> Озар, Геуш Урвон, Фраваши, Хварена, Сраоша, Тиштрийа, Веретраѓа, Анањито, Ањриман, Афросиёб, Каюмарс, Њушанг, Тањмурас, Љамшед, Зањњок, Фаридун, Манучењр, Нўзар, Узава, Кавї ё Кавайн, Кайковус, Сияваршан (Сиёвуш), Кайхусрав, Гаршосп, Зарир ва Исфандиёр чигуна симо</w:t>
      </w:r>
      <w:r w:rsidRPr="00305F65">
        <w:rPr>
          <w:rFonts w:ascii="Cambria" w:hAnsi="Cambria" w:cs="Cambria"/>
          <w:sz w:val="28"/>
          <w:szCs w:val="28"/>
          <w:lang w:bidi="fa-IR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bidi="fa-IR"/>
        </w:rPr>
        <w:t>ои</w:t>
      </w:r>
      <w:r w:rsidRPr="00305F65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bidi="fa-IR"/>
        </w:rPr>
        <w:t>асотир</w:t>
      </w:r>
      <w:r w:rsidRPr="00305F65">
        <w:rPr>
          <w:rFonts w:ascii="Cambria" w:hAnsi="Cambria" w:cs="Cambria"/>
          <w:sz w:val="28"/>
          <w:szCs w:val="28"/>
          <w:lang w:bidi="fa-IR"/>
        </w:rPr>
        <w:t>ӣ</w:t>
      </w:r>
      <w:r w:rsidRPr="00305F65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bidi="fa-IR"/>
        </w:rPr>
        <w:t>мебошанд</w:t>
      </w:r>
      <w:r w:rsidRPr="00305F65">
        <w:rPr>
          <w:rFonts w:ascii="Times New Roman Tj" w:hAnsi="Times New Roman Tj"/>
          <w:sz w:val="28"/>
          <w:szCs w:val="28"/>
          <w:lang w:bidi="fa-IR"/>
        </w:rPr>
        <w:t>?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</w:t>
      </w:r>
      <w:r w:rsidRPr="00305F65">
        <w:rPr>
          <w:rFonts w:ascii="Times New Roman Tj" w:hAnsi="Times New Roman Tj"/>
          <w:sz w:val="28"/>
          <w:szCs w:val="28"/>
          <w:lang w:bidi="fa-IR"/>
        </w:rPr>
        <w:t xml:space="preserve"> симоњои асотирии ведо</w:t>
      </w:r>
      <w:r w:rsidRPr="00305F65">
        <w:rPr>
          <w:rFonts w:ascii="Cambria" w:hAnsi="Cambria" w:cs="Cambria"/>
          <w:sz w:val="28"/>
          <w:szCs w:val="28"/>
          <w:lang w:bidi="fa-IR"/>
        </w:rPr>
        <w:t>ӣ</w:t>
      </w:r>
      <w:r w:rsidRPr="00305F65">
        <w:rPr>
          <w:rFonts w:ascii="Times New Roman Tj" w:hAnsi="Times New Roman Tj"/>
          <w:sz w:val="28"/>
          <w:szCs w:val="28"/>
          <w:lang w:bidi="fa-IR"/>
        </w:rPr>
        <w:t xml:space="preserve"> ва буббо</w:t>
      </w:r>
      <w:r w:rsidRPr="00305F65">
        <w:rPr>
          <w:rFonts w:ascii="Cambria" w:hAnsi="Cambria" w:cs="Cambria"/>
          <w:sz w:val="28"/>
          <w:szCs w:val="28"/>
          <w:lang w:bidi="fa-IR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</w:t>
      </w:r>
      <w:r w:rsidRPr="00305F65">
        <w:rPr>
          <w:rFonts w:ascii="Times New Roman Tj" w:hAnsi="Times New Roman Tj"/>
          <w:sz w:val="28"/>
          <w:szCs w:val="28"/>
          <w:lang w:bidi="fa-IR"/>
        </w:rPr>
        <w:t>симоњои асотирии юнон</w:t>
      </w:r>
      <w:r w:rsidRPr="00305F65">
        <w:rPr>
          <w:rFonts w:ascii="Cambria" w:hAnsi="Cambria" w:cs="Cambria"/>
          <w:sz w:val="28"/>
          <w:szCs w:val="28"/>
          <w:lang w:bidi="fa-IR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</w:t>
      </w:r>
      <w:r w:rsidRPr="00305F65">
        <w:rPr>
          <w:rFonts w:ascii="Times New Roman Tj" w:hAnsi="Times New Roman Tj"/>
          <w:sz w:val="28"/>
          <w:szCs w:val="28"/>
          <w:lang w:bidi="fa-IR"/>
        </w:rPr>
        <w:t xml:space="preserve">симоњои асотирии </w:t>
      </w:r>
      <w:r w:rsidRPr="00305F65">
        <w:rPr>
          <w:rFonts w:ascii="Cambria" w:hAnsi="Cambria" w:cs="Cambria"/>
          <w:sz w:val="28"/>
          <w:szCs w:val="28"/>
          <w:lang w:bidi="fa-IR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bidi="fa-IR"/>
        </w:rPr>
        <w:t>инд</w:t>
      </w:r>
      <w:r w:rsidRPr="00305F65">
        <w:rPr>
          <w:rFonts w:ascii="Cambria" w:hAnsi="Cambria" w:cs="Cambria"/>
          <w:sz w:val="28"/>
          <w:szCs w:val="28"/>
          <w:lang w:bidi="fa-IR"/>
        </w:rPr>
        <w:t>ӣ</w:t>
      </w:r>
      <w:r w:rsidRPr="00305F65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bidi="fa-IR"/>
        </w:rPr>
        <w:t>ва</w:t>
      </w:r>
      <w:r w:rsidRPr="00305F65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bidi="fa-IR"/>
        </w:rPr>
        <w:t>чин</w:t>
      </w:r>
      <w:r w:rsidRPr="00305F65">
        <w:rPr>
          <w:rFonts w:ascii="Cambria" w:hAnsi="Cambria" w:cs="Cambria"/>
          <w:sz w:val="28"/>
          <w:szCs w:val="28"/>
          <w:lang w:bidi="fa-IR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; 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$D) </w:t>
      </w:r>
      <w:r w:rsidRPr="00305F65">
        <w:rPr>
          <w:rFonts w:ascii="Times New Roman Tj" w:hAnsi="Times New Roman Tj"/>
          <w:sz w:val="28"/>
          <w:szCs w:val="28"/>
          <w:lang w:bidi="fa-IR"/>
        </w:rPr>
        <w:t>симоњои асотирии авестої ва маздоясної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</w:t>
      </w:r>
      <w:r w:rsidRPr="00305F65">
        <w:rPr>
          <w:rFonts w:ascii="Times New Roman Tj" w:hAnsi="Times New Roman Tj"/>
          <w:sz w:val="28"/>
          <w:szCs w:val="28"/>
          <w:lang w:bidi="fa-IR"/>
        </w:rPr>
        <w:t>симоњои асотирии Зардушт</w:t>
      </w:r>
      <w:r w:rsidRPr="00305F65">
        <w:rPr>
          <w:rFonts w:ascii="Cambria" w:hAnsi="Cambria" w:cs="Cambria"/>
          <w:sz w:val="28"/>
          <w:szCs w:val="28"/>
          <w:lang w:bidi="fa-IR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jc w:val="both"/>
        <w:rPr>
          <w:rFonts w:ascii="Times New Roman Tj" w:hAnsi="Times New Roman Tj"/>
          <w:spacing w:val="-8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@3.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Устурашинос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амчун илми муста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ил кай ва дар ку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ба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ву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уд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омадааст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?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аз  асри 19 дар Амрико</w:t>
      </w:r>
      <w:r w:rsidRPr="00305F65">
        <w:rPr>
          <w:rFonts w:ascii="Times New Roman Tj" w:hAnsi="Times New Roman Tj"/>
          <w:sz w:val="28"/>
          <w:szCs w:val="28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аз  асри 19 дар Аврупо</w:t>
      </w:r>
      <w:r w:rsidRPr="00305F65">
        <w:rPr>
          <w:rFonts w:ascii="Times New Roman Tj" w:hAnsi="Times New Roman Tj"/>
          <w:sz w:val="28"/>
          <w:szCs w:val="28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аз  асри 120 дар Осиё</w:t>
      </w:r>
      <w:r w:rsidRPr="00305F65">
        <w:rPr>
          <w:rFonts w:ascii="Times New Roman Tj" w:hAnsi="Times New Roman Tj"/>
          <w:sz w:val="28"/>
          <w:szCs w:val="28"/>
        </w:rPr>
        <w:t xml:space="preserve">; 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$D)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аз  асри 17 дар Аврупо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аз  асри 18 дар Амрико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@4.  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>Устура чист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?</w:t>
      </w:r>
    </w:p>
    <w:p w:rsidR="00FE4B0B" w:rsidRPr="00305F65" w:rsidRDefault="00FE4B0B" w:rsidP="00BC2D3E">
      <w:pPr>
        <w:jc w:val="both"/>
        <w:rPr>
          <w:rFonts w:ascii="Times New Roman Tj" w:hAnsi="Times New Roman Tj"/>
          <w:bCs/>
          <w:spacing w:val="-8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 xml:space="preserve">устура ривоят ё 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>иссаи маш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>ури ку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 xml:space="preserve">ан мебошад, ки 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>анбаи эъти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>од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 xml:space="preserve"> дорад ва ба сабаби шу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 xml:space="preserve">рат ва дерпоии худ 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>амчунин ву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>уди унсури эъти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>од дар он, ни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>оят табдил ба рамз ва намод (улгу-символ) мешавад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устура бо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амин вижагии худ аз афсона усулан фар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мекунад, ба тавре ки г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ӯ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янда ва шунавандаи афсона ба дур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ӯғ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будани он бовар доранд, аммо дар устура аслан масъалаи рост ё дур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ӯғ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будани он баррас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намешавад ва як эъти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оди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амъии г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ӯ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ё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арордод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бар сари он собит шудааст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 xml:space="preserve">устура асари 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>унар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 xml:space="preserve"> мебошад, ки 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>анбаи сиёс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дин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 xml:space="preserve"> дорад ва ба сабаби шу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 xml:space="preserve">рат ва дерпоии худ 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>амчунин ву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>уди унсури эъти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>од дар он, ни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>оят табдил ба рамз ва намод (улгу-символ) мешавад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устура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онбинии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илм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фалсаф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буда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марбути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одамони ибтидо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аст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таълимоти ахло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қӣ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и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тимо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буда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хосси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як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авму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миллат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меб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ошад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jc w:val="both"/>
        <w:rPr>
          <w:rFonts w:ascii="Times New Roman Tj" w:hAnsi="Times New Roman Tj"/>
          <w:spacing w:val="-8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@5.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Ки дар набард бо За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ок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 бо кумаки Ано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ито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-эзидбону об пир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ӯ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з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шуд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?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Каюмарс</w:t>
      </w:r>
      <w:r w:rsidRPr="00305F65">
        <w:rPr>
          <w:rFonts w:ascii="Times New Roman Tj" w:hAnsi="Times New Roman Tj"/>
          <w:sz w:val="28"/>
          <w:szCs w:val="28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Рустам</w:t>
      </w:r>
      <w:r w:rsidRPr="00305F65">
        <w:rPr>
          <w:rFonts w:ascii="Times New Roman Tj" w:hAnsi="Times New Roman Tj"/>
          <w:sz w:val="28"/>
          <w:szCs w:val="28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Фаридун</w:t>
      </w:r>
      <w:r w:rsidRPr="00305F65">
        <w:rPr>
          <w:rFonts w:ascii="Times New Roman Tj" w:hAnsi="Times New Roman Tj"/>
          <w:sz w:val="28"/>
          <w:szCs w:val="28"/>
        </w:rPr>
        <w:t xml:space="preserve">; 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$D)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Зардушт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Су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роб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jc w:val="both"/>
        <w:rPr>
          <w:rFonts w:ascii="Times New Roman Tj" w:hAnsi="Times New Roman Tj"/>
          <w:spacing w:val="-8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@6.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Дар асотири Эрони Бостон 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амшед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чигуна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подшо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муарриф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шудааст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?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Одил</w:t>
      </w:r>
      <w:r w:rsidRPr="00305F65">
        <w:rPr>
          <w:rFonts w:ascii="Times New Roman Tj" w:hAnsi="Times New Roman Tj"/>
          <w:sz w:val="28"/>
          <w:szCs w:val="28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Золим</w:t>
      </w:r>
      <w:r w:rsidRPr="00305F65">
        <w:rPr>
          <w:rFonts w:ascii="Times New Roman Tj" w:hAnsi="Times New Roman Tj"/>
          <w:sz w:val="28"/>
          <w:szCs w:val="28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Маккор</w:t>
      </w:r>
      <w:r w:rsidRPr="00305F65">
        <w:rPr>
          <w:rFonts w:ascii="Times New Roman Tj" w:hAnsi="Times New Roman Tj"/>
          <w:sz w:val="28"/>
          <w:szCs w:val="28"/>
        </w:rPr>
        <w:t xml:space="preserve">; 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$D)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одугар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Зо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ид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jc w:val="both"/>
        <w:rPr>
          <w:rFonts w:ascii="Times New Roman Tj" w:hAnsi="Times New Roman Tj"/>
          <w:spacing w:val="-8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@7.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Офаридгори нек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дар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асотири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 xml:space="preserve">Эрони Бостон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к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буд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?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А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риман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А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урамаздо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Шайтон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$D) </w:t>
      </w:r>
      <w:r w:rsidRPr="00305F65">
        <w:rPr>
          <w:rFonts w:ascii="Times New Roman Tj" w:hAnsi="Times New Roman Tj" w:cs="Cambria"/>
          <w:spacing w:val="-8"/>
          <w:sz w:val="28"/>
          <w:szCs w:val="28"/>
          <w:lang w:val="tg-Cyrl-TJ"/>
        </w:rPr>
        <w:t>Ва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уман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Ано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ито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jc w:val="both"/>
        <w:rPr>
          <w:rFonts w:ascii="Times New Roman Tj" w:hAnsi="Times New Roman Tj"/>
          <w:spacing w:val="-8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@8.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Офаридгори бад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дар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асотири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 xml:space="preserve">Эрони Бостон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к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буд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?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А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риман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А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урамаздо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Шайтон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$D) </w:t>
      </w:r>
      <w:r w:rsidRPr="00305F65">
        <w:rPr>
          <w:rFonts w:ascii="Times New Roman Tj" w:hAnsi="Times New Roman Tj" w:cs="Cambria"/>
          <w:spacing w:val="-8"/>
          <w:sz w:val="28"/>
          <w:szCs w:val="28"/>
          <w:lang w:val="tg-Cyrl-TJ"/>
        </w:rPr>
        <w:t>Ва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уман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Ано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ито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jc w:val="both"/>
        <w:rPr>
          <w:rFonts w:ascii="Times New Roman Tj" w:hAnsi="Times New Roman Tj"/>
          <w:spacing w:val="-8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@9.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Манбаъи асосии шинохти асотири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 xml:space="preserve">Эрони Бостон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кадом аст?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Шо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нома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Авасто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Синбоднома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305F65">
        <w:rPr>
          <w:rFonts w:ascii="Times New Roman Tj" w:hAnsi="Times New Roman Tj" w:cs="Cambria"/>
          <w:spacing w:val="-8"/>
          <w:sz w:val="28"/>
          <w:szCs w:val="28"/>
          <w:lang w:val="tg-Cyrl-TJ"/>
        </w:rPr>
        <w:t>Таърихи табар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Осор-ул-бо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ия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jc w:val="both"/>
        <w:rPr>
          <w:rFonts w:ascii="Times New Roman Tj" w:hAnsi="Times New Roman Tj"/>
          <w:spacing w:val="-8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@10.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Тасаввуроти эсхотолог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чигуна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тасаввурот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аст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?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тасаввурот оид ба худо, китоб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ои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осмон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тасаввурот оид ба дунё ва охират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тасаввурот оид ба би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ишт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дузах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охират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тасаввурот оид ба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он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арво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тасаввурот оид ба кай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jc w:val="both"/>
        <w:rPr>
          <w:rFonts w:ascii="Times New Roman Tj" w:hAnsi="Times New Roman Tj"/>
          <w:spacing w:val="-8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@11.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Тасаввуроти космогон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антрополог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чи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гуна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аст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?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тасаввурот оид ба худо, китоб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ои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осмон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тасаввурот оид ба дунё ва охират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тасаввурот оид ба би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ишт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дузах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охират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тасаввурот оид ба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он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арво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тасаввурот оид ба пайдоиши оламу одам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jc w:val="both"/>
        <w:rPr>
          <w:rFonts w:ascii="Times New Roman Tj" w:hAnsi="Times New Roman Tj"/>
          <w:spacing w:val="-8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@12.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Дар асорити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 xml:space="preserve">Эрони Бостон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офариниш ч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адар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муддатро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дар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бар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мегирад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?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10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азор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сол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11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азор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сол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12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азор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сол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 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13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азор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сол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14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азор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сол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pacing w:val="-8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@13.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Дар асорити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 xml:space="preserve">Эрони Бостон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офариниш ч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адар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муддатро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дар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бар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мегирад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?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10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азор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сол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11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азор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сол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12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азор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сол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 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13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азор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сол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14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азор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сол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pacing w:val="-8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@14.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Дар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уръон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устура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ба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кадом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маън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омадааст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?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ба маънои афсона ва ривоёти дур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ӯғ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(яъне манф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) ба кор рафтааст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ба маънои ривоёти таърих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(яъне мусб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) ба кор рафтааст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ба маънои  тасаввуроти дин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ба кор рафтааст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 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ба маънои дониши дин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таърих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ба кор рафтааст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ба маънои илм ба кор рафтааст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pacing w:val="-8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@15.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Парандаи афсонав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дар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асотири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 xml:space="preserve">Эрони Бостон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кадом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аст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?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У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об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Товус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Симур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ғ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 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Зо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ғ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Тут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pacing w:val="-8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@16. 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>Амшоспандон чист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?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</w:rPr>
        <w:t>номи бузургтарин фариштагони Маздаясно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</w:rPr>
        <w:t xml:space="preserve">номи бузургтарин фариштагони дар дини </w:t>
      </w:r>
      <w:r w:rsidRPr="00305F65">
        <w:rPr>
          <w:rFonts w:ascii="Cambria" w:hAnsi="Cambria" w:cs="Cambria"/>
          <w:bCs/>
          <w:spacing w:val="-8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</w:rPr>
        <w:t>индуия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</w:rPr>
        <w:t>номи бузургтарин фариштагони дар дини я</w:t>
      </w:r>
      <w:r w:rsidRPr="00305F65">
        <w:rPr>
          <w:rFonts w:ascii="Cambria" w:hAnsi="Cambria" w:cs="Cambria"/>
          <w:bCs/>
          <w:spacing w:val="-8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</w:rPr>
        <w:t>удия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 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</w:rPr>
        <w:t>номи бузургтарин офаридаи а</w:t>
      </w:r>
      <w:r w:rsidRPr="00305F65">
        <w:rPr>
          <w:rFonts w:ascii="Cambria" w:hAnsi="Cambria" w:cs="Cambria"/>
          <w:bCs/>
          <w:spacing w:val="-8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</w:rPr>
        <w:t>урамаздо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</w:rPr>
        <w:t>номи бузургтарин фариштагони дар дини ислом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pacing w:val="-8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@17. 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>Кадом дарё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дар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асотири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 xml:space="preserve"> Чини 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 xml:space="preserve">адим 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му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аддас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дониста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мешуданд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?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>Сир ва Аму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Янтсзе ва Хуанхе;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>Да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ла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Фурод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 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инд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Ганг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>Нил ва фурот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pacing w:val="-8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@18. 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>Кадом дарё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дар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асотири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инди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му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аддас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дониста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мешуданд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?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>Сир ва Аму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9C4394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Янтсзе ва Хуанхе;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>Да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ла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Фурод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 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инд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Ганг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>Нил ва фурот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@19. Дар асотири кадоме аз таълимот Осмон мењвар дониста шуда, он њам як љузъи табиат ва њам ќувваи олии рўњонї мебошад, ки таќдири табиат ва инсонро муайян мекунад?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>Конфутс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Лаотс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айния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 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индуия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Будоия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@20. Дар дакадоме аз ин таълимот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принсипи инсондўстию гуманизм мавќеи хоса дорад?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>Конфутс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Лаотс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айния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 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индуия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Будоия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@21. Муаллифи китоби «Дао-де-тсзи» к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буд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Лао –Тсзи; 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Лаотс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>Зардушт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 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305F65">
        <w:rPr>
          <w:rFonts w:ascii="Times New Roman Tj" w:hAnsi="Times New Roman Tj" w:cs="Cambria"/>
          <w:bCs/>
          <w:spacing w:val="-8"/>
          <w:sz w:val="28"/>
          <w:szCs w:val="28"/>
          <w:lang w:val="tg-Cyrl-TJ"/>
        </w:rPr>
        <w:t>Буддо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Мусо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D55FCC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@22. Адади 7 дар асотири бостон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ч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гуна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рамз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дониста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</w:t>
      </w:r>
      <w:r w:rsidRPr="00305F65">
        <w:rPr>
          <w:rFonts w:ascii="Times New Roman Tj" w:hAnsi="Times New Roman Tj"/>
          <w:sz w:val="28"/>
          <w:szCs w:val="28"/>
        </w:rPr>
        <w:t>ешуд?</w:t>
      </w:r>
    </w:p>
    <w:p w:rsidR="00FE4B0B" w:rsidRPr="00305F65" w:rsidRDefault="00FE4B0B" w:rsidP="00D55FCC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A) рамзи камолот;</w:t>
      </w:r>
    </w:p>
    <w:p w:rsidR="00FE4B0B" w:rsidRPr="00305F65" w:rsidRDefault="00FE4B0B" w:rsidP="00D55FCC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B) рамзи мухаббат; </w:t>
      </w:r>
    </w:p>
    <w:p w:rsidR="00FE4B0B" w:rsidRPr="00305F65" w:rsidRDefault="00FE4B0B" w:rsidP="00D55FCC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C) рамзи хушксол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D55FCC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D) рамзи адалот; </w:t>
      </w:r>
    </w:p>
    <w:p w:rsidR="00FE4B0B" w:rsidRPr="00305F65" w:rsidRDefault="00FE4B0B" w:rsidP="00D55FCC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E) рамзи 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олат;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@23. Асари «Иллиада» ба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алами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кадоме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мутафаккирон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тааллу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омер; 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Лаотс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>Пифагор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 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305F65">
        <w:rPr>
          <w:rFonts w:ascii="Times New Roman Tj" w:hAnsi="Times New Roman Tj" w:cs="Cambria"/>
          <w:bCs/>
          <w:spacing w:val="-8"/>
          <w:sz w:val="28"/>
          <w:szCs w:val="28"/>
          <w:lang w:val="tg-Cyrl-TJ"/>
        </w:rPr>
        <w:t>Афлотун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>Буддо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@24. Гераклит, Фалес, Пифагор, Парменид, Зенон, Асклепий, Гигия, Панатсея, Гиппократ, Демокрит, Анаксагор, Суќрот, Евклид, Афлотун, Арасту, Геродот, Гомер, Фидии, Поликлет, Аполодор, Ксенефон, Ариан, Лукиан, Ситсерон, Вергилий ва дигарон дар рушди илму фар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анги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тамаддуни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бостон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сањми арзанда гузоштаанд?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Мисри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 Чини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Эрони Бостон 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 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305F65">
        <w:rPr>
          <w:rFonts w:ascii="Times New Roman Tj" w:hAnsi="Times New Roman Tj" w:cs="Cambria"/>
          <w:bCs/>
          <w:spacing w:val="-8"/>
          <w:sz w:val="28"/>
          <w:szCs w:val="28"/>
          <w:lang w:val="tg-Cyrl-TJ"/>
        </w:rPr>
        <w:t xml:space="preserve"> Юнони 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Чини 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@25. Асар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«Иллиада», «Одиссея», «Табиат», «Давлат», «Метафизика», «Сиёсат», «Сафедкунї», «Критон ва Федон», «Ибтидо», «Поэтика», «Риторика» «Теогения», «Аякс», «Шоњ Эдип», «Фива», «Орестея» драммањои Эсхилу Софокл марбути кадом тамаддуни бостон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аст?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Мисри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 Чини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Эрони Бостон 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 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305F65">
        <w:rPr>
          <w:rFonts w:ascii="Times New Roman Tj" w:hAnsi="Times New Roman Tj" w:cs="Cambria"/>
          <w:bCs/>
          <w:spacing w:val="-8"/>
          <w:sz w:val="28"/>
          <w:szCs w:val="28"/>
          <w:lang w:val="tg-Cyrl-TJ"/>
        </w:rPr>
        <w:t xml:space="preserve"> Юнони 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Чини 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</w:t>
      </w:r>
      <w:r w:rsidRPr="00305F65">
        <w:rPr>
          <w:rFonts w:ascii="Times New Roman Tj" w:hAnsi="Times New Roman Tj"/>
          <w:sz w:val="28"/>
          <w:szCs w:val="28"/>
        </w:rPr>
        <w:t>26. Донишмандон чанд давраи инкишофи устураро муайян карданд?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Чор давра;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Ду давра;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Пан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давра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Се давра;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ашт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давра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@27. Яке аз мактаб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илмие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ки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дар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асри</w:t>
      </w:r>
      <w:r w:rsidRPr="00305F65">
        <w:rPr>
          <w:rFonts w:ascii="Times New Roman Tj" w:hAnsi="Times New Roman Tj"/>
          <w:sz w:val="28"/>
          <w:szCs w:val="28"/>
        </w:rPr>
        <w:t xml:space="preserve"> XIX </w:t>
      </w:r>
      <w:r w:rsidRPr="00305F65">
        <w:rPr>
          <w:rFonts w:ascii="Times New Roman Tj" w:hAnsi="Times New Roman Tj" w:cs="Times New Roman Tj"/>
          <w:sz w:val="28"/>
          <w:szCs w:val="28"/>
        </w:rPr>
        <w:t>дар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Аврупо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ву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уд</w:t>
      </w:r>
      <w:r w:rsidRPr="00305F65">
        <w:rPr>
          <w:rFonts w:ascii="Times New Roman Tj" w:hAnsi="Times New Roman Tj"/>
          <w:sz w:val="28"/>
          <w:szCs w:val="28"/>
        </w:rPr>
        <w:t xml:space="preserve"> омадааст ва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усусияти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устурашинос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дошт</w:t>
      </w:r>
      <w:r w:rsidRPr="00305F65">
        <w:rPr>
          <w:rFonts w:ascii="Times New Roman Tj" w:hAnsi="Times New Roman Tj"/>
          <w:sz w:val="28"/>
          <w:szCs w:val="28"/>
        </w:rPr>
        <w:t xml:space="preserve"> кадом буд?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Номинализм;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Романтизм;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Персонализм;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Неотомизм;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Прагматизм;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@28. Асосгузори мактаби Романтизм ки буд?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Густав Юнг;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Френсис Бекон;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Макс Мюлер;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Фридрих Энгелс;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Фридрих Крузер;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@29. Дар асотири Эрони Бостон Каёмарс чигуна инсон дониста мешавад?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Нахуст инсон;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Аввалин шо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он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Файласуф;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Паёмбар;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 Мубад;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@30. Дар асотири хал</w:t>
      </w:r>
      <w:r w:rsidRPr="00305F65">
        <w:rPr>
          <w:rFonts w:ascii="Cambria" w:hAnsi="Cambria" w:cs="Cambria"/>
          <w:sz w:val="28"/>
          <w:szCs w:val="28"/>
        </w:rPr>
        <w:t>қҳ</w:t>
      </w:r>
      <w:r w:rsidRPr="00305F65">
        <w:rPr>
          <w:rFonts w:ascii="Times New Roman Tj" w:hAnsi="Times New Roman Tj" w:cs="Times New Roman Tj"/>
          <w:sz w:val="28"/>
          <w:szCs w:val="28"/>
        </w:rPr>
        <w:t>ои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ориёнажод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 xml:space="preserve">Митра </w:t>
      </w:r>
      <w:r w:rsidRPr="00305F65">
        <w:rPr>
          <w:rFonts w:ascii="Times New Roman Tj" w:hAnsi="Times New Roman Tj"/>
          <w:sz w:val="28"/>
          <w:szCs w:val="28"/>
        </w:rPr>
        <w:t>(</w:t>
      </w:r>
      <w:r w:rsidRPr="00305F65">
        <w:rPr>
          <w:rFonts w:ascii="Times New Roman Tj" w:hAnsi="Times New Roman Tj" w:cs="Times New Roman Tj"/>
          <w:sz w:val="28"/>
          <w:szCs w:val="28"/>
        </w:rPr>
        <w:t>Ме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р</w:t>
      </w:r>
      <w:r w:rsidRPr="00305F65">
        <w:rPr>
          <w:rFonts w:ascii="Times New Roman Tj" w:hAnsi="Times New Roman Tj"/>
          <w:sz w:val="28"/>
          <w:szCs w:val="28"/>
        </w:rPr>
        <w:t xml:space="preserve">) </w:t>
      </w:r>
      <w:r w:rsidRPr="00305F65">
        <w:rPr>
          <w:rFonts w:ascii="Times New Roman Tj" w:hAnsi="Times New Roman Tj" w:cs="Times New Roman Tj"/>
          <w:sz w:val="28"/>
          <w:szCs w:val="28"/>
        </w:rPr>
        <w:t>ки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буд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Худои об;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Худои Хуршед;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Эзиди Бод;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Худои Борон;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Холи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олам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@31. Дар асотири Эрони Бостон Сиёвуш писари кадом шо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дониста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мешавад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Ардашери Бобакон;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Доро I;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ушанг</w:t>
      </w:r>
      <w:r w:rsidRPr="00305F65">
        <w:rPr>
          <w:rFonts w:ascii="Times New Roman Tj" w:hAnsi="Times New Roman Tj"/>
          <w:sz w:val="28"/>
          <w:szCs w:val="28"/>
        </w:rPr>
        <w:t>с;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Куруши Бузург;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Кайковус;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@32. Давра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пайдоиши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асотири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Эрониён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кадом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аср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</w:t>
      </w:r>
      <w:r w:rsidRPr="00305F65">
        <w:rPr>
          <w:rFonts w:ascii="Times New Roman Tj" w:hAnsi="Times New Roman Tj"/>
          <w:sz w:val="28"/>
          <w:szCs w:val="28"/>
        </w:rPr>
        <w:t xml:space="preserve"> рост меояд?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Ба аср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ои</w:t>
      </w:r>
      <w:r w:rsidRPr="00305F65">
        <w:rPr>
          <w:rFonts w:ascii="Times New Roman Tj" w:hAnsi="Times New Roman Tj"/>
          <w:sz w:val="28"/>
          <w:szCs w:val="28"/>
        </w:rPr>
        <w:t xml:space="preserve"> VII-VI </w:t>
      </w:r>
      <w:r w:rsidRPr="00305F65">
        <w:rPr>
          <w:rFonts w:ascii="Times New Roman Tj" w:hAnsi="Times New Roman Tj" w:cs="Times New Roman Tj"/>
          <w:sz w:val="28"/>
          <w:szCs w:val="28"/>
        </w:rPr>
        <w:t>п</w:t>
      </w:r>
      <w:r w:rsidRPr="00305F65">
        <w:rPr>
          <w:rFonts w:ascii="Times New Roman Tj" w:hAnsi="Times New Roman Tj"/>
          <w:sz w:val="28"/>
          <w:szCs w:val="28"/>
        </w:rPr>
        <w:t>.</w:t>
      </w:r>
      <w:r w:rsidRPr="00305F65">
        <w:rPr>
          <w:rFonts w:ascii="Times New Roman Tj" w:hAnsi="Times New Roman Tj" w:cs="Times New Roman Tj"/>
          <w:sz w:val="28"/>
          <w:szCs w:val="28"/>
        </w:rPr>
        <w:t>м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Ба аср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ои</w:t>
      </w:r>
      <w:r w:rsidRPr="00305F65">
        <w:rPr>
          <w:rFonts w:ascii="Times New Roman Tj" w:hAnsi="Times New Roman Tj"/>
          <w:sz w:val="28"/>
          <w:szCs w:val="28"/>
        </w:rPr>
        <w:t xml:space="preserve"> XI-X </w:t>
      </w:r>
      <w:r w:rsidRPr="00305F65">
        <w:rPr>
          <w:rFonts w:ascii="Times New Roman Tj" w:hAnsi="Times New Roman Tj" w:cs="Times New Roman Tj"/>
          <w:sz w:val="28"/>
          <w:szCs w:val="28"/>
        </w:rPr>
        <w:t>п</w:t>
      </w:r>
      <w:r w:rsidRPr="00305F65">
        <w:rPr>
          <w:rFonts w:ascii="Times New Roman Tj" w:hAnsi="Times New Roman Tj"/>
          <w:sz w:val="28"/>
          <w:szCs w:val="28"/>
        </w:rPr>
        <w:t>.</w:t>
      </w:r>
      <w:r w:rsidRPr="00305F65">
        <w:rPr>
          <w:rFonts w:ascii="Times New Roman Tj" w:hAnsi="Times New Roman Tj" w:cs="Times New Roman Tj"/>
          <w:sz w:val="28"/>
          <w:szCs w:val="28"/>
        </w:rPr>
        <w:t>м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Ба аср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ои</w:t>
      </w:r>
      <w:r w:rsidRPr="00305F65">
        <w:rPr>
          <w:rFonts w:ascii="Times New Roman Tj" w:hAnsi="Times New Roman Tj"/>
          <w:sz w:val="28"/>
          <w:szCs w:val="28"/>
        </w:rPr>
        <w:t xml:space="preserve"> V-IV </w:t>
      </w:r>
      <w:r w:rsidRPr="00305F65">
        <w:rPr>
          <w:rFonts w:ascii="Times New Roman Tj" w:hAnsi="Times New Roman Tj" w:cs="Times New Roman Tj"/>
          <w:sz w:val="28"/>
          <w:szCs w:val="28"/>
        </w:rPr>
        <w:t>п</w:t>
      </w:r>
      <w:r w:rsidRPr="00305F65">
        <w:rPr>
          <w:rFonts w:ascii="Times New Roman Tj" w:hAnsi="Times New Roman Tj"/>
          <w:sz w:val="28"/>
          <w:szCs w:val="28"/>
        </w:rPr>
        <w:t>.</w:t>
      </w:r>
      <w:r w:rsidRPr="00305F65">
        <w:rPr>
          <w:rFonts w:ascii="Times New Roman Tj" w:hAnsi="Times New Roman Tj" w:cs="Times New Roman Tj"/>
          <w:sz w:val="28"/>
          <w:szCs w:val="28"/>
        </w:rPr>
        <w:t>м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Ба аср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ои </w:t>
      </w:r>
      <w:r w:rsidRPr="00305F65">
        <w:rPr>
          <w:rFonts w:ascii="Times New Roman Tj" w:hAnsi="Times New Roman Tj"/>
          <w:sz w:val="28"/>
          <w:szCs w:val="28"/>
        </w:rPr>
        <w:t xml:space="preserve"> III-II </w:t>
      </w:r>
      <w:r w:rsidRPr="00305F65">
        <w:rPr>
          <w:rFonts w:ascii="Times New Roman Tj" w:hAnsi="Times New Roman Tj" w:cs="Times New Roman Tj"/>
          <w:sz w:val="28"/>
          <w:szCs w:val="28"/>
        </w:rPr>
        <w:t>п</w:t>
      </w:r>
      <w:r w:rsidRPr="00305F65">
        <w:rPr>
          <w:rFonts w:ascii="Times New Roman Tj" w:hAnsi="Times New Roman Tj"/>
          <w:sz w:val="28"/>
          <w:szCs w:val="28"/>
        </w:rPr>
        <w:t>.</w:t>
      </w:r>
      <w:r w:rsidRPr="00305F65">
        <w:rPr>
          <w:rFonts w:ascii="Times New Roman Tj" w:hAnsi="Times New Roman Tj" w:cs="Times New Roman Tj"/>
          <w:sz w:val="28"/>
          <w:szCs w:val="28"/>
        </w:rPr>
        <w:t>м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Ба аср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ои</w:t>
      </w:r>
      <w:r w:rsidRPr="00305F65">
        <w:rPr>
          <w:rFonts w:ascii="Times New Roman Tj" w:hAnsi="Times New Roman Tj"/>
          <w:sz w:val="28"/>
          <w:szCs w:val="28"/>
        </w:rPr>
        <w:t xml:space="preserve"> XV-XIV </w:t>
      </w:r>
      <w:r w:rsidRPr="00305F65">
        <w:rPr>
          <w:rFonts w:ascii="Times New Roman Tj" w:hAnsi="Times New Roman Tj" w:cs="Times New Roman Tj"/>
          <w:sz w:val="28"/>
          <w:szCs w:val="28"/>
        </w:rPr>
        <w:t>п</w:t>
      </w:r>
      <w:r w:rsidRPr="00305F65">
        <w:rPr>
          <w:rFonts w:ascii="Times New Roman Tj" w:hAnsi="Times New Roman Tj"/>
          <w:sz w:val="28"/>
          <w:szCs w:val="28"/>
        </w:rPr>
        <w:t>.</w:t>
      </w:r>
      <w:r w:rsidRPr="00305F65">
        <w:rPr>
          <w:rFonts w:ascii="Times New Roman Tj" w:hAnsi="Times New Roman Tj" w:cs="Times New Roman Tj"/>
          <w:sz w:val="28"/>
          <w:szCs w:val="28"/>
        </w:rPr>
        <w:t>м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@33. Дар устура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 xml:space="preserve"> Юнони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Бостон</w:t>
      </w:r>
      <w:r w:rsidRPr="00305F65">
        <w:rPr>
          <w:rFonts w:ascii="Times New Roman Tj" w:hAnsi="Times New Roman Tj"/>
          <w:sz w:val="28"/>
          <w:szCs w:val="28"/>
        </w:rPr>
        <w:t xml:space="preserve"> макони худоён ку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о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дониста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мешавад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Коинот;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Осмон;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 Ибодатхона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о;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К</w:t>
      </w:r>
      <w:r w:rsidRPr="00305F65">
        <w:rPr>
          <w:rFonts w:ascii="Cambria" w:hAnsi="Cambria" w:cs="Cambria"/>
          <w:sz w:val="28"/>
          <w:szCs w:val="28"/>
        </w:rPr>
        <w:t>ӯҳҳ</w:t>
      </w:r>
      <w:r w:rsidRPr="00305F65">
        <w:rPr>
          <w:rFonts w:ascii="Times New Roman Tj" w:hAnsi="Times New Roman Tj" w:cs="Times New Roman Tj"/>
          <w:sz w:val="28"/>
          <w:szCs w:val="28"/>
        </w:rPr>
        <w:t>ои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Сарандип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К</w:t>
      </w:r>
      <w:r w:rsidRPr="00305F65">
        <w:rPr>
          <w:rFonts w:ascii="Cambria" w:hAnsi="Cambria" w:cs="Cambria"/>
          <w:sz w:val="28"/>
          <w:szCs w:val="28"/>
        </w:rPr>
        <w:t>ӯҳ</w:t>
      </w:r>
      <w:r w:rsidRPr="00305F65">
        <w:rPr>
          <w:rFonts w:ascii="Times New Roman Tj" w:hAnsi="Times New Roman Tj" w:cs="Times New Roman Tj"/>
          <w:sz w:val="28"/>
          <w:szCs w:val="28"/>
        </w:rPr>
        <w:t>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Олимп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@34. Дар устура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ои Юнони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адим</w:t>
      </w:r>
      <w:r w:rsidRPr="00305F65">
        <w:rPr>
          <w:rFonts w:ascii="Times New Roman Tj" w:hAnsi="Times New Roman Tj"/>
          <w:sz w:val="28"/>
          <w:szCs w:val="28"/>
        </w:rPr>
        <w:t xml:space="preserve"> маъбуд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дар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кадом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шакл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тасаввур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карда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мешавад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шакл надоштан;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Зооморф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Антроморф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Зооантропоморф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амаи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авоб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дуруст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аст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@35. Дар асотири Эрони Бостон Ано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ито чигуна эзид дониста мешавад?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эзиди об;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эзиди оташ;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эзиди бод;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эзиди офтоб;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эзиди борон;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@36. Дар асотири Эрони Бостон Озар чигуна эзид дониста мешавад?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эзиди об;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эзиди оташ;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эзиди бод;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эзиди офтоб;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эзиди борон;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@37. Дар асотири Эрони Бостон Ба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ром чигуна эзид дониста мешавад?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эзиди об;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эзиди бод;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эзиди офтоб;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$D) эзиди борон;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эзиди оташ;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@38. Кадоме аз ин худоён дар асотири Эрони Бостон  танзимкунандаи олам, худои 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ангу</w:t>
      </w:r>
      <w:r w:rsidRPr="00305F65">
        <w:rPr>
          <w:rFonts w:ascii="Times New Roman Tj" w:hAnsi="Times New Roman Tj"/>
          <w:sz w:val="28"/>
          <w:szCs w:val="28"/>
        </w:rPr>
        <w:t xml:space="preserve"> набард ва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омии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мзлумон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дониста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мешуд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Тиштар;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урамаздо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Ме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р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ё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Митро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Озар;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Ано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ито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@39. Устура ч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маъно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дорад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FE4B0B" w:rsidRPr="00305F65" w:rsidRDefault="00FE4B0B" w:rsidP="00BC2D3E">
      <w:pPr>
        <w:rPr>
          <w:rFonts w:ascii="Times New Roman Tj" w:hAnsi="Times New Roman Tj"/>
          <w:bCs/>
          <w:sz w:val="28"/>
          <w:szCs w:val="28"/>
          <w:lang w:val="tg-Cyrl-TJ"/>
        </w:rPr>
      </w:pPr>
      <w:r w:rsidRPr="00305F65">
        <w:rPr>
          <w:rFonts w:ascii="Times New Roman Tj" w:hAnsi="Times New Roman Tj"/>
          <w:bCs/>
          <w:sz w:val="28"/>
          <w:szCs w:val="28"/>
        </w:rPr>
        <w:t>$А) вожаи араб</w:t>
      </w:r>
      <w:r w:rsidRPr="00305F65">
        <w:rPr>
          <w:rFonts w:ascii="Cambria" w:hAnsi="Cambria" w:cs="Cambria"/>
          <w:bCs/>
          <w:sz w:val="28"/>
          <w:szCs w:val="28"/>
        </w:rPr>
        <w:t>ӣ</w:t>
      </w:r>
      <w:r w:rsidRPr="00305F65">
        <w:rPr>
          <w:rFonts w:ascii="Times New Roman Tj" w:hAnsi="Times New Roman Tj"/>
          <w:bCs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буда</w:t>
      </w:r>
      <w:r w:rsidRPr="00305F65">
        <w:rPr>
          <w:rFonts w:ascii="Times New Roman Tj" w:hAnsi="Times New Roman Tj"/>
          <w:bCs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маънои</w:t>
      </w:r>
      <w:r w:rsidRPr="00305F65">
        <w:rPr>
          <w:rFonts w:ascii="Times New Roman Tj" w:hAnsi="Times New Roman Tj"/>
          <w:bCs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ривоят</w:t>
      </w:r>
      <w:r w:rsidRPr="00305F65">
        <w:rPr>
          <w:rFonts w:ascii="Times New Roman Tj" w:hAnsi="Times New Roman Tj"/>
          <w:bCs/>
          <w:sz w:val="28"/>
          <w:szCs w:val="28"/>
        </w:rPr>
        <w:t xml:space="preserve">, </w:t>
      </w:r>
      <w:r w:rsidRPr="00305F65">
        <w:rPr>
          <w:rFonts w:ascii="Cambria" w:hAnsi="Cambria" w:cs="Cambria"/>
          <w:bCs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икоя</w:t>
      </w:r>
      <w:r w:rsidRPr="00305F65">
        <w:rPr>
          <w:rFonts w:ascii="Times New Roman Tj" w:hAnsi="Times New Roman Tj"/>
          <w:bCs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5F65">
        <w:rPr>
          <w:rFonts w:ascii="Times New Roman Tj" w:hAnsi="Times New Roman Tj"/>
          <w:bCs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достон</w:t>
      </w:r>
      <w:r w:rsidRPr="00305F65">
        <w:rPr>
          <w:rFonts w:ascii="Cambria" w:hAnsi="Cambria" w:cs="Cambria"/>
          <w:bCs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ое</w:t>
      </w:r>
      <w:r w:rsidRPr="00305F65">
        <w:rPr>
          <w:rFonts w:ascii="Times New Roman Tj" w:hAnsi="Times New Roman Tj"/>
          <w:bCs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мебошад</w:t>
      </w:r>
      <w:r w:rsidRPr="00305F65">
        <w:rPr>
          <w:rFonts w:ascii="Times New Roman Tj" w:hAnsi="Times New Roman Tj"/>
          <w:bCs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ки</w:t>
      </w:r>
      <w:r w:rsidRPr="00305F65">
        <w:rPr>
          <w:rFonts w:ascii="Times New Roman Tj" w:hAnsi="Times New Roman Tj"/>
          <w:bCs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манбаи</w:t>
      </w:r>
      <w:r w:rsidRPr="00305F65">
        <w:rPr>
          <w:rFonts w:ascii="Times New Roman Tj" w:hAnsi="Times New Roman Tj"/>
          <w:bCs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эъти</w:t>
      </w:r>
      <w:r w:rsidRPr="00305F65">
        <w:rPr>
          <w:rFonts w:ascii="Cambria" w:hAnsi="Cambria" w:cs="Cambria"/>
          <w:bCs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од</w:t>
      </w:r>
      <w:r w:rsidRPr="00305F65">
        <w:rPr>
          <w:rFonts w:ascii="Cambria" w:hAnsi="Cambria" w:cs="Cambria"/>
          <w:bCs/>
          <w:sz w:val="28"/>
          <w:szCs w:val="28"/>
        </w:rPr>
        <w:t>ӣ</w:t>
      </w:r>
      <w:r w:rsidRPr="00305F65">
        <w:rPr>
          <w:rFonts w:ascii="Times New Roman Tj" w:hAnsi="Times New Roman Tj"/>
          <w:bCs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дорад</w:t>
      </w:r>
      <w:r w:rsidRPr="00305F65">
        <w:rPr>
          <w:rFonts w:ascii="Times New Roman Tj" w:hAnsi="Times New Roman Tj"/>
          <w:bCs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вожаи юнон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буда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маънояш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достон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икоя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ривоят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$C) вожаи па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лав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буда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маънояш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дин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эътикод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вожаи араб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буда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маънояш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таърихи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гузашта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</w:rPr>
        <w:t>$E) вожаи па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лав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буда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маънояш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эътикод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увва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фав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уттаби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@40 Нишона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устура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оянд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шу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рати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наон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адар фарогири устура</w:t>
      </w:r>
      <w:r w:rsidRPr="00305F65">
        <w:rPr>
          <w:rFonts w:ascii="Times New Roman Tj" w:hAnsi="Times New Roman Tj"/>
          <w:sz w:val="28"/>
          <w:szCs w:val="28"/>
          <w:lang w:val="tg-Cyrl-TJ"/>
        </w:rPr>
        <w:t>, муайян будани замону макони ани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устура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дерпо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доим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будани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устура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анбаи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эъти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оди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ва сиёсию дин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доштани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устура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ку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будани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устура</w:t>
      </w:r>
      <w:r w:rsidRPr="00305F65">
        <w:rPr>
          <w:rFonts w:ascii="Times New Roman Tj" w:hAnsi="Times New Roman Tj"/>
          <w:sz w:val="28"/>
          <w:szCs w:val="28"/>
          <w:lang w:val="tg-Cyrl-TJ"/>
        </w:rPr>
        <w:t>,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анбаи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фар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доштани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устура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FE4B0B" w:rsidRPr="00305F65" w:rsidRDefault="00FE4B0B" w:rsidP="00BC2D3E">
      <w:pPr>
        <w:rPr>
          <w:rFonts w:ascii="Times New Roman Tj" w:hAnsi="Times New Roman Tj"/>
          <w:bCs/>
          <w:sz w:val="28"/>
          <w:szCs w:val="28"/>
          <w:lang w:val="tg-Cyrl-TJ"/>
        </w:rPr>
      </w:pP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$C) ш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ӯҳ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рати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фарогирии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устура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,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анбаи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эъти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оди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доштани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устура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к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ӯҳ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ан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будани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устура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дерпо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ё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доим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будани устура;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анбаи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адаб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 w:cs="Cambria"/>
          <w:sz w:val="28"/>
          <w:szCs w:val="28"/>
          <w:lang w:val="tg-Cyrl-TJ"/>
        </w:rPr>
        <w:t>, сиёс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фар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доштани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устура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</w:t>
      </w:r>
      <w:r w:rsidRPr="00305F65">
        <w:rPr>
          <w:rFonts w:ascii="Cambria" w:hAnsi="Cambria" w:cs="Cambria"/>
          <w:sz w:val="28"/>
          <w:szCs w:val="28"/>
          <w:lang w:val="tg-Cyrl-TJ"/>
        </w:rPr>
        <w:t>ӯҳ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будани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устура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</w:rPr>
        <w:t>$E) дерпо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ё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доим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будани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устура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муайян</w:t>
      </w:r>
      <w:r w:rsidRPr="00305F65">
        <w:rPr>
          <w:rFonts w:ascii="Times New Roman Tj" w:hAnsi="Times New Roman Tj"/>
          <w:sz w:val="28"/>
          <w:szCs w:val="28"/>
        </w:rPr>
        <w:t xml:space="preserve"> на</w:t>
      </w:r>
      <w:r w:rsidRPr="00305F65">
        <w:rPr>
          <w:rFonts w:ascii="Times New Roman Tj" w:hAnsi="Times New Roman Tj" w:cs="Times New Roman Tj"/>
          <w:sz w:val="28"/>
          <w:szCs w:val="28"/>
        </w:rPr>
        <w:t>будани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замону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макони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ани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устура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к</w:t>
      </w:r>
      <w:r w:rsidRPr="00305F65">
        <w:rPr>
          <w:rFonts w:ascii="Cambria" w:hAnsi="Cambria" w:cs="Cambria"/>
          <w:sz w:val="28"/>
          <w:szCs w:val="28"/>
        </w:rPr>
        <w:t>ӯҳ</w:t>
      </w:r>
      <w:r w:rsidRPr="00305F65">
        <w:rPr>
          <w:rFonts w:ascii="Times New Roman Tj" w:hAnsi="Times New Roman Tj" w:cs="Times New Roman Tj"/>
          <w:sz w:val="28"/>
          <w:szCs w:val="28"/>
        </w:rPr>
        <w:t>ан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будани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устура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@41. Асотири кай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он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чанд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навъ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удо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мешавад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фар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анг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амар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дин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bCs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</w:t>
      </w:r>
      <w:r w:rsidRPr="00305F65">
        <w:rPr>
          <w:rFonts w:ascii="Times New Roman Tj" w:hAnsi="Times New Roman Tj"/>
          <w:bCs/>
          <w:sz w:val="28"/>
          <w:szCs w:val="28"/>
        </w:rPr>
        <w:t>B) хуршед</w:t>
      </w:r>
      <w:r w:rsidRPr="00305F65">
        <w:rPr>
          <w:rFonts w:ascii="Cambria" w:hAnsi="Cambria" w:cs="Cambria"/>
          <w:bCs/>
          <w:sz w:val="28"/>
          <w:szCs w:val="28"/>
        </w:rPr>
        <w:t>ӣ</w:t>
      </w:r>
      <w:r w:rsidRPr="00305F65">
        <w:rPr>
          <w:rFonts w:ascii="Times New Roman Tj" w:hAnsi="Times New Roman Tj"/>
          <w:bCs/>
          <w:sz w:val="28"/>
          <w:szCs w:val="28"/>
        </w:rPr>
        <w:t xml:space="preserve">, </w:t>
      </w:r>
      <w:r w:rsidRPr="00305F65">
        <w:rPr>
          <w:rFonts w:ascii="Cambria" w:hAnsi="Cambria" w:cs="Cambria"/>
          <w:bCs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амар</w:t>
      </w:r>
      <w:r w:rsidRPr="00305F65">
        <w:rPr>
          <w:rFonts w:ascii="Cambria" w:hAnsi="Cambria" w:cs="Cambria"/>
          <w:bCs/>
          <w:sz w:val="28"/>
          <w:szCs w:val="28"/>
        </w:rPr>
        <w:t>ӣ</w:t>
      </w:r>
      <w:r w:rsidRPr="00305F65">
        <w:rPr>
          <w:rFonts w:ascii="Times New Roman Tj" w:hAnsi="Times New Roman Tj"/>
          <w:bCs/>
          <w:sz w:val="28"/>
          <w:szCs w:val="28"/>
        </w:rPr>
        <w:t>, астрал</w:t>
      </w:r>
      <w:r w:rsidRPr="00305F65">
        <w:rPr>
          <w:rFonts w:ascii="Cambria" w:hAnsi="Cambria" w:cs="Cambria"/>
          <w:bCs/>
          <w:sz w:val="28"/>
          <w:szCs w:val="28"/>
        </w:rPr>
        <w:t>ӣ</w:t>
      </w:r>
      <w:r w:rsidRPr="00305F65">
        <w:rPr>
          <w:rFonts w:ascii="Times New Roman Tj" w:hAnsi="Times New Roman Tj"/>
          <w:bCs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таби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маънав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мод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хуршед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маънав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баде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эсхотолог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дин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маз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аб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@42. Андешаи 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еймс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Фрезер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дар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бораи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афсона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ч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буд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Як навъи шинохт ба ояндаи зе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н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Тамсилест, ки ба як во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еият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васл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мешавад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На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лу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ривоятест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ки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аз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он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он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мегузарад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</w:rPr>
        <w:t>$D) Образи афсона фа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ат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барои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алби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тава</w:t>
      </w:r>
      <w:r w:rsidRPr="00305F65">
        <w:rPr>
          <w:rFonts w:ascii="Cambria" w:hAnsi="Cambria" w:cs="Cambria"/>
          <w:sz w:val="28"/>
          <w:szCs w:val="28"/>
        </w:rPr>
        <w:t>ҷҷӯҳ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равона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гардидааст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bCs/>
          <w:sz w:val="28"/>
          <w:szCs w:val="28"/>
        </w:rPr>
      </w:pPr>
      <w:r w:rsidRPr="00305F65">
        <w:rPr>
          <w:rFonts w:ascii="Times New Roman Tj" w:hAnsi="Times New Roman Tj"/>
          <w:bCs/>
          <w:sz w:val="28"/>
          <w:szCs w:val="28"/>
        </w:rPr>
        <w:t>$E) Нати</w:t>
      </w:r>
      <w:r w:rsidRPr="00305F65">
        <w:rPr>
          <w:rFonts w:ascii="Cambria" w:hAnsi="Cambria" w:cs="Cambria"/>
          <w:bCs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аи</w:t>
      </w:r>
      <w:r w:rsidRPr="00305F65">
        <w:rPr>
          <w:rFonts w:ascii="Times New Roman Tj" w:hAnsi="Times New Roman Tj"/>
          <w:bCs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талоши</w:t>
      </w:r>
      <w:r w:rsidRPr="00305F65">
        <w:rPr>
          <w:rFonts w:ascii="Times New Roman Tj" w:hAnsi="Times New Roman Tj"/>
          <w:bCs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инсон</w:t>
      </w:r>
      <w:r w:rsidRPr="00305F65">
        <w:rPr>
          <w:rFonts w:ascii="Times New Roman Tj" w:hAnsi="Times New Roman Tj"/>
          <w:bCs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барои</w:t>
      </w:r>
      <w:r w:rsidRPr="00305F65">
        <w:rPr>
          <w:rFonts w:ascii="Times New Roman Tj" w:hAnsi="Times New Roman Tj"/>
          <w:bCs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шинохти</w:t>
      </w:r>
      <w:r w:rsidRPr="00305F65">
        <w:rPr>
          <w:rFonts w:ascii="Times New Roman Tj" w:hAnsi="Times New Roman Tj"/>
          <w:bCs/>
          <w:sz w:val="28"/>
          <w:szCs w:val="28"/>
        </w:rPr>
        <w:t xml:space="preserve"> </w:t>
      </w:r>
      <w:r w:rsidRPr="00305F65">
        <w:rPr>
          <w:rFonts w:ascii="Cambria" w:hAnsi="Cambria" w:cs="Cambria"/>
          <w:bCs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а</w:t>
      </w:r>
      <w:r w:rsidRPr="00305F65">
        <w:rPr>
          <w:rFonts w:ascii="Cambria" w:hAnsi="Cambria" w:cs="Cambria"/>
          <w:bCs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он</w:t>
      </w:r>
      <w:r w:rsidRPr="00305F65">
        <w:rPr>
          <w:rFonts w:ascii="Times New Roman Tj" w:hAnsi="Times New Roman Tj"/>
          <w:bCs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@43. Афсона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одатан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аз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р</w:t>
      </w:r>
      <w:r w:rsidRPr="00305F65">
        <w:rPr>
          <w:rFonts w:ascii="Cambria" w:hAnsi="Cambria" w:cs="Cambria"/>
          <w:sz w:val="28"/>
          <w:szCs w:val="28"/>
        </w:rPr>
        <w:t>ӯ</w:t>
      </w:r>
      <w:r w:rsidRPr="00305F65">
        <w:rPr>
          <w:rFonts w:ascii="Times New Roman Tj" w:hAnsi="Times New Roman Tj" w:cs="Times New Roman Tj"/>
          <w:sz w:val="28"/>
          <w:szCs w:val="28"/>
        </w:rPr>
        <w:t>йи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мазмун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чанд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гур</w:t>
      </w:r>
      <w:r w:rsidRPr="00305F65">
        <w:rPr>
          <w:rFonts w:ascii="Cambria" w:hAnsi="Cambria" w:cs="Cambria"/>
          <w:sz w:val="28"/>
          <w:szCs w:val="28"/>
        </w:rPr>
        <w:t>ӯҳ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удо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мешаванд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FE4B0B" w:rsidRPr="00305F65" w:rsidRDefault="00FE4B0B" w:rsidP="00BC2D3E">
      <w:pPr>
        <w:rPr>
          <w:rFonts w:ascii="Times New Roman Tj" w:hAnsi="Times New Roman Tj"/>
          <w:bCs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</w:t>
      </w:r>
      <w:r w:rsidRPr="00305F65">
        <w:rPr>
          <w:rFonts w:ascii="Times New Roman Tj" w:hAnsi="Times New Roman Tj"/>
          <w:bCs/>
          <w:sz w:val="28"/>
          <w:szCs w:val="28"/>
        </w:rPr>
        <w:t>тамсил</w:t>
      </w:r>
      <w:r w:rsidRPr="00305F65">
        <w:rPr>
          <w:rFonts w:ascii="Cambria" w:hAnsi="Cambria" w:cs="Cambria"/>
          <w:bCs/>
          <w:sz w:val="28"/>
          <w:szCs w:val="28"/>
        </w:rPr>
        <w:t>ӣ</w:t>
      </w:r>
      <w:r w:rsidRPr="00305F65">
        <w:rPr>
          <w:rFonts w:ascii="Times New Roman Tj" w:hAnsi="Times New Roman Tj"/>
          <w:bCs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се</w:t>
      </w:r>
      <w:r w:rsidRPr="00305F65">
        <w:rPr>
          <w:rFonts w:ascii="Cambria" w:hAnsi="Cambria" w:cs="Cambria"/>
          <w:bCs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ромез</w:t>
      </w:r>
      <w:r w:rsidRPr="00305F65">
        <w:rPr>
          <w:rFonts w:ascii="Times New Roman Tj" w:hAnsi="Times New Roman Tj"/>
          <w:bCs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майт</w:t>
      </w:r>
      <w:r w:rsidRPr="00305F65">
        <w:rPr>
          <w:rFonts w:ascii="Cambria" w:hAnsi="Cambria" w:cs="Cambria"/>
          <w:bCs/>
          <w:sz w:val="28"/>
          <w:szCs w:val="28"/>
        </w:rPr>
        <w:t>ӣ</w:t>
      </w:r>
      <w:r w:rsidRPr="00305F65">
        <w:rPr>
          <w:rFonts w:ascii="Times New Roman Tj" w:hAnsi="Times New Roman Tj"/>
          <w:bCs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в</w:t>
      </w:r>
      <w:r w:rsidRPr="00305F65">
        <w:rPr>
          <w:rFonts w:ascii="Times New Roman Tj" w:hAnsi="Times New Roman Tj"/>
          <w:bCs/>
          <w:sz w:val="28"/>
          <w:szCs w:val="28"/>
        </w:rPr>
        <w:t>а реал</w:t>
      </w:r>
      <w:r w:rsidRPr="00305F65">
        <w:rPr>
          <w:rFonts w:ascii="Cambria" w:hAnsi="Cambria" w:cs="Cambria"/>
          <w:bCs/>
          <w:sz w:val="28"/>
          <w:szCs w:val="28"/>
        </w:rPr>
        <w:t>ӣ</w:t>
      </w:r>
      <w:r w:rsidRPr="00305F65">
        <w:rPr>
          <w:rFonts w:ascii="Times New Roman Tj" w:hAnsi="Times New Roman Tj"/>
          <w:bCs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</w:rPr>
        <w:t>$B) тамсил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се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ромез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майт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ва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реал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адаб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</w:rPr>
        <w:t>$D) адаб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тамсил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</w:rPr>
        <w:t>$E) та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вим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тамсил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се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ромез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@44. Асари «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икмати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ниёгон»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марбути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кадом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му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а</w:t>
      </w:r>
      <w:r w:rsidRPr="00305F65">
        <w:rPr>
          <w:rFonts w:ascii="Cambria" w:hAnsi="Cambria" w:cs="Cambria"/>
          <w:sz w:val="28"/>
          <w:szCs w:val="28"/>
        </w:rPr>
        <w:t>ққ</w:t>
      </w:r>
      <w:r w:rsidRPr="00305F65">
        <w:rPr>
          <w:rFonts w:ascii="Times New Roman Tj" w:hAnsi="Times New Roman Tj" w:cs="Times New Roman Tj"/>
          <w:sz w:val="28"/>
          <w:szCs w:val="28"/>
        </w:rPr>
        <w:t>и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аст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/>
          <w:sz w:val="28"/>
          <w:szCs w:val="28"/>
        </w:rPr>
        <w:t>.</w:t>
      </w:r>
      <w:r w:rsidRPr="00305F65">
        <w:rPr>
          <w:rFonts w:ascii="Times New Roman Tj" w:hAnsi="Times New Roman Tj" w:cs="Times New Roman Tj"/>
          <w:sz w:val="28"/>
          <w:szCs w:val="28"/>
        </w:rPr>
        <w:t>Вико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</w:rPr>
        <w:t>$B</w:t>
      </w:r>
      <w:r w:rsidRPr="00305F65">
        <w:rPr>
          <w:rFonts w:ascii="Times New Roman Tj" w:hAnsi="Times New Roman Tj"/>
          <w:bCs/>
          <w:sz w:val="28"/>
          <w:szCs w:val="28"/>
        </w:rPr>
        <w:t>) Френсис Бекон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И.Г.Гердер;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Ф.Шелинг;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Г.Гегел;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@45. Андешаи «Шахсе, ки асотирро д</w:t>
      </w:r>
      <w:r w:rsidRPr="00305F65">
        <w:rPr>
          <w:rFonts w:ascii="Cambria" w:hAnsi="Cambria" w:cs="Cambria"/>
          <w:sz w:val="28"/>
          <w:szCs w:val="28"/>
        </w:rPr>
        <w:t>ӯ</w:t>
      </w:r>
      <w:r w:rsidRPr="00305F65">
        <w:rPr>
          <w:rFonts w:ascii="Times New Roman Tj" w:hAnsi="Times New Roman Tj" w:cs="Times New Roman Tj"/>
          <w:sz w:val="28"/>
          <w:szCs w:val="28"/>
        </w:rPr>
        <w:t>ст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медор</w:t>
      </w:r>
      <w:r w:rsidRPr="00305F65">
        <w:rPr>
          <w:rFonts w:ascii="Times New Roman Tj" w:hAnsi="Times New Roman Tj"/>
          <w:sz w:val="28"/>
          <w:szCs w:val="28"/>
        </w:rPr>
        <w:t>ад, то андозае файласуф аст», ба кадоме аз ин донишмандон ало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аманд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аст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Афлотун;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</w:rPr>
        <w:t>$B) Су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рот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</w:rPr>
        <w:t>$</w:t>
      </w:r>
      <w:r w:rsidRPr="00305F65">
        <w:rPr>
          <w:rFonts w:ascii="Times New Roman Tj" w:hAnsi="Times New Roman Tj"/>
          <w:bCs/>
          <w:sz w:val="28"/>
          <w:szCs w:val="28"/>
        </w:rPr>
        <w:t>C) Арасту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 Пифагор;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Демократ;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@46. Ифодаи маъруфи Э.Тайлор дар бораи дин ва асотир чи буд?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дин ва асотир як навъ эъти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мебошанд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ар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касе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як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динро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медонад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Cambria" w:hAnsi="Cambria" w:cs="Cambria"/>
          <w:sz w:val="28"/>
          <w:szCs w:val="28"/>
        </w:rPr>
        <w:t>ӯ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е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динеро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намешиносад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$С) дин эъти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bCs/>
          <w:sz w:val="28"/>
          <w:szCs w:val="28"/>
          <w:lang w:val="tg-Cyrl-TJ"/>
        </w:rPr>
      </w:pP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$D) дарёфти асотир дарёфти дини хал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ист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афсона ва дин нати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тахаюлоти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одамон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@47. Одамони ибтидо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тамоми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падида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атрофи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худро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чанд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навъ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симбанд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намудаанд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A) манф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мусб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асотир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дин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илм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ондор</w:t>
      </w:r>
      <w:r w:rsidRPr="00305F65">
        <w:rPr>
          <w:rFonts w:ascii="Times New Roman Tj" w:hAnsi="Times New Roman Tj"/>
          <w:sz w:val="28"/>
          <w:szCs w:val="28"/>
          <w:lang w:val="tg-Cyrl-TJ"/>
        </w:rPr>
        <w:t>,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бе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 модд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маънав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манф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мусб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модд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маънав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@48. Ориё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маъно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покнажод,  наљиб, асил, асилзода, покиза, донишманд, аз хонаводаи нажоди сафед; 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донишманд, 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305F65">
        <w:rPr>
          <w:rFonts w:ascii="Cambria" w:hAnsi="Cambria" w:cs="Cambria"/>
          <w:sz w:val="28"/>
          <w:szCs w:val="28"/>
          <w:lang w:val="tg-Cyrl-TJ"/>
        </w:rPr>
        <w:t>ҷӯ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оким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олим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хирадманд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на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ибзодаву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анг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ҷӯ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 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305F65">
        <w:rPr>
          <w:rFonts w:ascii="Times New Roman Tj" w:hAnsi="Times New Roman Tj" w:cs="Cambria"/>
          <w:bCs/>
          <w:spacing w:val="-8"/>
          <w:sz w:val="28"/>
          <w:szCs w:val="28"/>
          <w:lang w:val="tg-Cyrl-TJ"/>
        </w:rPr>
        <w:t>доно ва хирадманд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 xml:space="preserve"> бостон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@49. Дар таълимоти кадоме аз ин дин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«Пиндори нек», «Гуфтори нек», «Рафтори нек» мав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еъи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асос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>Зардушт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Лаотс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айния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 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индуия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305F65">
        <w:rPr>
          <w:rFonts w:ascii="Times New Roman Tj" w:hAnsi="Times New Roman Tj" w:cs="B Nazanin"/>
          <w:bCs/>
          <w:spacing w:val="-8"/>
          <w:sz w:val="28"/>
          <w:szCs w:val="28"/>
          <w:lang w:val="tg-Cyrl-TJ"/>
        </w:rPr>
        <w:t>Будоия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@50. Манба</w:t>
      </w:r>
      <w:r w:rsidRPr="00305F65">
        <w:rPr>
          <w:rFonts w:ascii="Times New Roman Tj" w:hAnsi="Times New Roman Tj" w:cs="Cambria"/>
          <w:sz w:val="28"/>
          <w:szCs w:val="28"/>
          <w:lang w:val="tg-Cyrl-TJ"/>
        </w:rPr>
        <w:t>и асосии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асотири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ориё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305F65">
        <w:rPr>
          <w:rFonts w:ascii="Times New Roman Tj" w:hAnsi="Times New Roman Tj" w:cs="Cambria"/>
          <w:sz w:val="28"/>
          <w:szCs w:val="28"/>
          <w:lang w:val="tg-Cyrl-TJ"/>
        </w:rPr>
        <w:t xml:space="preserve"> аст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FE4B0B" w:rsidRPr="00305F65" w:rsidRDefault="00FE4B0B" w:rsidP="00BC2D3E">
      <w:pPr>
        <w:rPr>
          <w:rFonts w:ascii="Times New Roman Tj" w:hAnsi="Times New Roman Tj"/>
          <w:bCs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A) Авесто;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Веда;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Шо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нома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Ригведа;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Трипитака;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@51. Манба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асотири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араб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форс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оянд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Авесто, Шо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нома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Веда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уръон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>,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Шо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нома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Авесто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FE4B0B" w:rsidRPr="00305F65" w:rsidRDefault="00FE4B0B" w:rsidP="00BC2D3E">
      <w:pPr>
        <w:rPr>
          <w:rFonts w:ascii="Times New Roman Tj" w:hAnsi="Times New Roman Tj"/>
          <w:bCs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$C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) Таърихи Табар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,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Шо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нома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Таърихи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Балъам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 Таърихи Табар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Авесто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уръон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Таърихи Балъам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Таърихи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Табар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Авесто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уръон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@52. Дар бораи асотири Эрони Бостон  дар кадом сарчашма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бештар маълумот оварда шудааст?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уръон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Шо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нома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Авесто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bCs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Авесто, 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Шо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нома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Гаршоснома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,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Озарбарзиннома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Барзунома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Гаршоснома, Озарбарзиннома,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уръон, Веда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 Шо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нома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Гаршоснома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Трипитака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Трипитака, Авесто,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уръон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Барзунома, Таврот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@53. Дар асотири Эрони Бостон  мав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удот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чанд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гур</w:t>
      </w:r>
      <w:r w:rsidRPr="00305F65">
        <w:rPr>
          <w:rFonts w:ascii="Cambria" w:hAnsi="Cambria" w:cs="Cambria"/>
          <w:sz w:val="28"/>
          <w:szCs w:val="28"/>
          <w:lang w:val="tg-Cyrl-TJ"/>
        </w:rPr>
        <w:t>ӯҳ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удо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модд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маънав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манф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мусб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$C) дин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илм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 реал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ғ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айриво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е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bCs/>
          <w:sz w:val="28"/>
          <w:szCs w:val="28"/>
          <w:lang w:val="tg-Cyrl-TJ"/>
        </w:rPr>
      </w:pP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$E) хуб ва бад;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@54.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рамонони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эзид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асотири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 xml:space="preserve">Эрони Бостон 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буданд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Каюмарс,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ушанг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Зардушт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амшед, Ахилес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амшед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,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С</w:t>
      </w:r>
      <w:r w:rsidRPr="00305F65">
        <w:rPr>
          <w:rFonts w:ascii="Cambria" w:hAnsi="Cambria" w:cs="Cambria"/>
          <w:sz w:val="28"/>
          <w:szCs w:val="28"/>
          <w:lang w:val="tg-Cyrl-TJ"/>
        </w:rPr>
        <w:t>ӯҳ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роб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Сиёвуш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Мон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ушанг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Буддо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Каюмарс,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ушанг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Зардушт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амшед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С</w:t>
      </w:r>
      <w:r w:rsidRPr="00305F65">
        <w:rPr>
          <w:rFonts w:ascii="Cambria" w:hAnsi="Cambria" w:cs="Cambria"/>
          <w:sz w:val="28"/>
          <w:szCs w:val="28"/>
          <w:lang w:val="tg-Cyrl-TJ"/>
        </w:rPr>
        <w:t>ӯҳ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роб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Сиёвуш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Мон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Спитамен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D) Каюмарс, 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ушанг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амшед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Фаридун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,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Рустам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С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ӯҳ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роб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Сиёвуш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Зардушт,Мон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Спитамен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Каюмарс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Cambria"/>
          <w:sz w:val="28"/>
          <w:szCs w:val="28"/>
          <w:lang w:val="tg-Cyrl-TJ"/>
        </w:rPr>
        <w:t>Нанак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@55. Асар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Монав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асотири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 xml:space="preserve">Эрони Бостон 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гаштааст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аср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навишта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шудаанд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$А) ll – Vll;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$В) ll – lX;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 lll – Vlll;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 ll – Vlll;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lll – V;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@56. Асар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па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лавие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асотири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 xml:space="preserve">Эрони Бостон 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зикр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шудааст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$А) Шо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нома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305F65">
        <w:rPr>
          <w:rFonts w:ascii="Times New Roman Tj" w:hAnsi="Times New Roman Tj"/>
          <w:sz w:val="28"/>
          <w:szCs w:val="28"/>
          <w:lang w:val="tg-Cyrl-TJ"/>
        </w:rPr>
        <w:t>ърихи Табар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Динкард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, Веда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bCs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В) Динкард,  Бундахишн, Мунтахаби Зодиспарам, Ривоёти Па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лав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Ёдгори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омосп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$С) Ша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ристон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Эрон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Доробу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урмуздёр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Хурдавесто, Трипитака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 Ясно, Шо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нома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Динкард, Гот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$Е) Бунди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ишт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ристон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Эрон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Таърихи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Табар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 w:cs="Cambria"/>
          <w:sz w:val="28"/>
          <w:szCs w:val="28"/>
          <w:lang w:val="tg-Cyrl-TJ"/>
        </w:rPr>
        <w:t>, Хурдавесто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@57. Бунёдгузори 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/>
          <w:sz w:val="28"/>
          <w:szCs w:val="28"/>
          <w:lang w:val="tg-Cyrl-TJ"/>
        </w:rPr>
        <w:t>ашни Навр</w:t>
      </w:r>
      <w:r w:rsidRPr="00305F65">
        <w:rPr>
          <w:rFonts w:ascii="Cambria" w:hAnsi="Cambria" w:cs="Cambria"/>
          <w:sz w:val="28"/>
          <w:szCs w:val="28"/>
          <w:lang w:val="tg-Cyrl-TJ"/>
        </w:rPr>
        <w:t>ӯ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з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дониста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ушанг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Хусрав;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С) 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амшед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 Сиёвуш 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 Кайхусрав;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@58. Ка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>рамони асосии “Шо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нома”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–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Фирдавс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кист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Су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роб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B) Рустам;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$C) За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ок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 Сиёвуш;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Афросиёб;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@59.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рамонони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зидд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дар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устараи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 xml:space="preserve">Эрони Бостон 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кадом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оянд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$А)  Каюмарс, 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ушанг,</w:t>
      </w:r>
      <w:r w:rsidRPr="00305F65">
        <w:rPr>
          <w:rFonts w:ascii="Times New Roman Tj" w:hAnsi="Times New Roman Tj"/>
          <w:sz w:val="28"/>
          <w:szCs w:val="28"/>
        </w:rPr>
        <w:t xml:space="preserve">  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амшед,</w:t>
      </w:r>
      <w:r w:rsidRPr="00305F65">
        <w:rPr>
          <w:rFonts w:ascii="Times New Roman Tj" w:hAnsi="Times New Roman Tj"/>
          <w:sz w:val="28"/>
          <w:szCs w:val="28"/>
        </w:rPr>
        <w:t xml:space="preserve">  </w:t>
      </w:r>
      <w:r w:rsidRPr="00305F65">
        <w:rPr>
          <w:rFonts w:ascii="Times New Roman Tj" w:hAnsi="Times New Roman Tj" w:cs="Times New Roman Tj"/>
          <w:sz w:val="28"/>
          <w:szCs w:val="28"/>
        </w:rPr>
        <w:t>Фаридун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Рустам,</w:t>
      </w:r>
      <w:r w:rsidRPr="00305F65">
        <w:rPr>
          <w:rFonts w:ascii="Times New Roman Tj" w:hAnsi="Times New Roman Tj"/>
          <w:sz w:val="28"/>
          <w:szCs w:val="28"/>
        </w:rPr>
        <w:t xml:space="preserve">  </w:t>
      </w:r>
      <w:r w:rsidRPr="00305F65">
        <w:rPr>
          <w:rFonts w:ascii="Times New Roman Tj" w:hAnsi="Times New Roman Tj" w:cs="Times New Roman Tj"/>
          <w:sz w:val="28"/>
          <w:szCs w:val="28"/>
        </w:rPr>
        <w:t>Су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роб,</w:t>
      </w:r>
      <w:r w:rsidRPr="00305F65">
        <w:rPr>
          <w:rFonts w:ascii="Times New Roman Tj" w:hAnsi="Times New Roman Tj"/>
          <w:sz w:val="28"/>
          <w:szCs w:val="28"/>
        </w:rPr>
        <w:t xml:space="preserve">  </w:t>
      </w:r>
      <w:r w:rsidRPr="00305F65">
        <w:rPr>
          <w:rFonts w:ascii="Times New Roman Tj" w:hAnsi="Times New Roman Tj" w:cs="Times New Roman Tj"/>
          <w:sz w:val="28"/>
          <w:szCs w:val="28"/>
        </w:rPr>
        <w:t>Сиёвуш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 B) Фирдавс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,  Рустам, 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амшед,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Сиёвуш, Ахилес;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ушанг,</w:t>
      </w:r>
      <w:r w:rsidRPr="00305F65">
        <w:rPr>
          <w:rFonts w:ascii="Times New Roman Tj" w:hAnsi="Times New Roman Tj"/>
          <w:sz w:val="28"/>
          <w:szCs w:val="28"/>
        </w:rPr>
        <w:t xml:space="preserve">  </w:t>
      </w:r>
      <w:r w:rsidRPr="00305F65">
        <w:rPr>
          <w:rFonts w:ascii="Times New Roman Tj" w:hAnsi="Times New Roman Tj" w:cs="Times New Roman Tj"/>
          <w:sz w:val="28"/>
          <w:szCs w:val="28"/>
        </w:rPr>
        <w:t xml:space="preserve">Фаридун, 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омер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Ардашер,  Фирдавс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,  Каюмарс, Кайхусрав;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С</w:t>
      </w:r>
      <w:r w:rsidRPr="00305F65">
        <w:rPr>
          <w:rFonts w:ascii="Times New Roman Tj" w:hAnsi="Times New Roman Tj" w:cs="Times New Roman Tj"/>
          <w:sz w:val="28"/>
          <w:szCs w:val="28"/>
        </w:rPr>
        <w:t>имур</w:t>
      </w:r>
      <w:r w:rsidRPr="00305F65">
        <w:rPr>
          <w:rFonts w:ascii="Cambria" w:hAnsi="Cambria" w:cs="Cambria"/>
          <w:sz w:val="28"/>
          <w:szCs w:val="28"/>
        </w:rPr>
        <w:t>ғ</w:t>
      </w:r>
      <w:r w:rsidRPr="00305F65">
        <w:rPr>
          <w:rFonts w:ascii="Times New Roman Tj" w:hAnsi="Times New Roman Tj" w:cs="Times New Roman Tj"/>
          <w:sz w:val="28"/>
          <w:szCs w:val="28"/>
        </w:rPr>
        <w:t>,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амшед,</w:t>
      </w:r>
      <w:r w:rsidRPr="00305F65">
        <w:rPr>
          <w:rFonts w:ascii="Times New Roman Tj" w:hAnsi="Times New Roman Tj"/>
          <w:sz w:val="28"/>
          <w:szCs w:val="28"/>
        </w:rPr>
        <w:t xml:space="preserve">  </w:t>
      </w:r>
      <w:r w:rsidRPr="00305F65">
        <w:rPr>
          <w:rFonts w:ascii="Times New Roman Tj" w:hAnsi="Times New Roman Tj" w:cs="Times New Roman Tj"/>
          <w:sz w:val="28"/>
          <w:szCs w:val="28"/>
        </w:rPr>
        <w:t>Фаридун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Рустам,</w:t>
      </w:r>
      <w:r w:rsidRPr="00305F65">
        <w:rPr>
          <w:rFonts w:ascii="Times New Roman Tj" w:hAnsi="Times New Roman Tj"/>
          <w:sz w:val="28"/>
          <w:szCs w:val="28"/>
        </w:rPr>
        <w:t xml:space="preserve">  </w:t>
      </w:r>
      <w:r w:rsidRPr="00305F65">
        <w:rPr>
          <w:rFonts w:ascii="Times New Roman Tj" w:hAnsi="Times New Roman Tj" w:cs="Times New Roman Tj"/>
          <w:sz w:val="28"/>
          <w:szCs w:val="28"/>
        </w:rPr>
        <w:t>Су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роб,</w:t>
      </w:r>
      <w:r w:rsidRPr="00305F65">
        <w:rPr>
          <w:rFonts w:ascii="Times New Roman Tj" w:hAnsi="Times New Roman Tj"/>
          <w:sz w:val="28"/>
          <w:szCs w:val="28"/>
        </w:rPr>
        <w:t xml:space="preserve">  </w:t>
      </w:r>
      <w:r w:rsidRPr="00305F65">
        <w:rPr>
          <w:rFonts w:ascii="Times New Roman Tj" w:hAnsi="Times New Roman Tj" w:cs="Times New Roman Tj"/>
          <w:sz w:val="28"/>
          <w:szCs w:val="28"/>
        </w:rPr>
        <w:t>Ахилес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@60.  Донишмандон пайдоиши устраро аз  кадом давра медонанд?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$В)  аз пайдоиши оламу инсон;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$С) аз пайдоиши инсон ва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айвонот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$D) аз пайдоиши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айвонот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ва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паранда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аз пайдоиши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айвоноту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наботот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@61.  Кадоме аз ин падида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пайдоиши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устура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асос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шудааст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$А)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исси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кун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ков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ва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орзу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ову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ормон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одамон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$В)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исси</w:t>
      </w:r>
      <w:r w:rsidRPr="00305F65">
        <w:rPr>
          <w:rFonts w:ascii="Times New Roman Tj" w:hAnsi="Times New Roman Tj"/>
          <w:sz w:val="28"/>
          <w:szCs w:val="28"/>
        </w:rPr>
        <w:t xml:space="preserve"> тарс ва орзу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ову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ормон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одамон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$С) таъсири неру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табиат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ба</w:t>
      </w:r>
      <w:r w:rsidRPr="00305F65">
        <w:rPr>
          <w:rFonts w:ascii="Times New Roman Tj" w:hAnsi="Times New Roman Tj"/>
          <w:sz w:val="28"/>
          <w:szCs w:val="28"/>
        </w:rPr>
        <w:t xml:space="preserve"> одамон;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$D)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одиса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равон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ва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бовар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ба</w:t>
      </w:r>
      <w:r w:rsidRPr="00305F65">
        <w:rPr>
          <w:rFonts w:ascii="Times New Roman Tj" w:hAnsi="Times New Roman Tj"/>
          <w:sz w:val="28"/>
          <w:szCs w:val="28"/>
        </w:rPr>
        <w:t xml:space="preserve"> худоён ва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одиса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олам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одиса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ои</w:t>
      </w:r>
      <w:r w:rsidRPr="00305F65">
        <w:rPr>
          <w:rFonts w:ascii="Times New Roman Tj" w:hAnsi="Times New Roman Tj"/>
          <w:sz w:val="28"/>
          <w:szCs w:val="28"/>
        </w:rPr>
        <w:t xml:space="preserve"> и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тим</w:t>
      </w:r>
      <w:r w:rsidRPr="00305F65">
        <w:rPr>
          <w:rFonts w:ascii="Times New Roman Tj" w:hAnsi="Times New Roman Tj"/>
          <w:sz w:val="28"/>
          <w:szCs w:val="28"/>
        </w:rPr>
        <w:t>о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тарс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ва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илмд</w:t>
      </w:r>
      <w:r w:rsidRPr="00305F65">
        <w:rPr>
          <w:rFonts w:ascii="Cambria" w:hAnsi="Cambria" w:cs="Cambria"/>
          <w:sz w:val="28"/>
          <w:szCs w:val="28"/>
        </w:rPr>
        <w:t>ӯ</w:t>
      </w:r>
      <w:r w:rsidRPr="00305F65">
        <w:rPr>
          <w:rFonts w:ascii="Times New Roman Tj" w:hAnsi="Times New Roman Tj" w:cs="Times New Roman Tj"/>
          <w:sz w:val="28"/>
          <w:szCs w:val="28"/>
        </w:rPr>
        <w:t>стии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одамон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@62. Устурашинос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дар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забон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аа</w:t>
      </w:r>
      <w:r w:rsidRPr="00305F65">
        <w:rPr>
          <w:rFonts w:ascii="Times New Roman Tj" w:hAnsi="Times New Roman Tj"/>
          <w:sz w:val="28"/>
          <w:szCs w:val="28"/>
        </w:rPr>
        <w:t>рупо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бо кадом истило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шинохта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мешавад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$А) Мифология;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$В) Антропология;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$С) Гносеология;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Философия;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Эсхаталогия;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@63. Дар асотири Эрони Бостон  пир</w:t>
      </w:r>
      <w:r w:rsidRPr="00305F65">
        <w:rPr>
          <w:rFonts w:ascii="Cambria" w:hAnsi="Cambria" w:cs="Cambria"/>
          <w:sz w:val="28"/>
          <w:szCs w:val="28"/>
        </w:rPr>
        <w:t>ӯ</w:t>
      </w:r>
      <w:r w:rsidRPr="00305F65">
        <w:rPr>
          <w:rFonts w:ascii="Times New Roman Tj" w:hAnsi="Times New Roman Tj"/>
          <w:sz w:val="28"/>
          <w:szCs w:val="28"/>
        </w:rPr>
        <w:t>зии кадоме аз ин эзидон ба Апуш-а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римани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хушксол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пайдоиши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борон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оварда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мерасонад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 $А) Ано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ито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$В) Тиштар;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$С) Ба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ром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Озар;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риман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@64. Дар асотири Эрони Бостон  Апуш чигуна нер</w:t>
      </w:r>
      <w:r w:rsidRPr="00305F65">
        <w:rPr>
          <w:rFonts w:ascii="Cambria" w:hAnsi="Cambria" w:cs="Cambria"/>
          <w:sz w:val="28"/>
          <w:szCs w:val="28"/>
        </w:rPr>
        <w:t>ӯ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муарриф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шудааст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 $А) офарандаи борон;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$В) фариштаи раъду бар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$С) 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римани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хушксол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офарандаи оташ;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неруи нек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@65. Дар асотири Эрони Бостон  Худо чигуна муарриф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шудааст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 $А) Хайри мутла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$В) Офаридгори нек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ва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бад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$С) офаридгори фа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ру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нодор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офарандаи оташ;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неруи а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л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@66. Дар асотири Эрони Бостон  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/>
          <w:sz w:val="28"/>
          <w:szCs w:val="28"/>
        </w:rPr>
        <w:t>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они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эзид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гуфта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чиро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дар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назар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доранд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 $А) олами инсон;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$В) олами фариштагон;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$С) олами шаётин;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олами арво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олами гиё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он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@67. Дар асотири Эрони Бостон канора гирифтан аз олам ва офарида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Худо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чигуна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маънидод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мешуд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 $А) Савоб;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$В) хайри мутла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$С) Гуно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ин амал ташви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шудааст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Хайру нек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@68.  Дар асотири Эрони Бостон яке аз ро</w:t>
      </w:r>
      <w:r w:rsidRPr="00305F65">
        <w:rPr>
          <w:rFonts w:ascii="Cambria" w:hAnsi="Cambria" w:cs="Cambria"/>
          <w:sz w:val="28"/>
          <w:szCs w:val="28"/>
        </w:rPr>
        <w:t>ҳҳ</w:t>
      </w:r>
      <w:r w:rsidRPr="00305F65">
        <w:rPr>
          <w:rFonts w:ascii="Times New Roman Tj" w:hAnsi="Times New Roman Tj" w:cs="Times New Roman Tj"/>
          <w:sz w:val="28"/>
          <w:szCs w:val="28"/>
        </w:rPr>
        <w:t>ои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асосии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мубориза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бо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риман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ва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бемори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ову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нохуши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дар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ан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оми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кадом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кор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маънидод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шудааст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 $А)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ифзи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сарват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$В) Кор дар замин;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$С)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ифзи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тандуруст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Илмом</w:t>
      </w:r>
      <w:r w:rsidRPr="00305F65">
        <w:rPr>
          <w:rFonts w:ascii="Cambria" w:hAnsi="Cambria" w:cs="Cambria"/>
          <w:sz w:val="28"/>
          <w:szCs w:val="28"/>
        </w:rPr>
        <w:t>ӯ</w:t>
      </w:r>
      <w:r w:rsidRPr="00305F65">
        <w:rPr>
          <w:rFonts w:ascii="Times New Roman Tj" w:hAnsi="Times New Roman Tj" w:cs="Times New Roman Tj"/>
          <w:sz w:val="28"/>
          <w:szCs w:val="28"/>
        </w:rPr>
        <w:t>з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Гушанишин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@69.  Андешаи «Се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р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нисбат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устура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му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аддам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аст</w:t>
      </w:r>
      <w:r w:rsidRPr="00305F65">
        <w:rPr>
          <w:rFonts w:ascii="Times New Roman Tj" w:hAnsi="Times New Roman Tj"/>
          <w:sz w:val="28"/>
          <w:szCs w:val="28"/>
        </w:rPr>
        <w:t>», ба к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мансуб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аст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 $А) 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/>
          <w:sz w:val="28"/>
          <w:szCs w:val="28"/>
        </w:rPr>
        <w:t xml:space="preserve">. </w:t>
      </w:r>
      <w:r w:rsidRPr="00305F65">
        <w:rPr>
          <w:rFonts w:ascii="Times New Roman Tj" w:hAnsi="Times New Roman Tj" w:cs="Times New Roman Tj"/>
          <w:sz w:val="28"/>
          <w:szCs w:val="28"/>
        </w:rPr>
        <w:t>Фрезер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$В) Ф.Бекон;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$С) Ф.Нитше;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М.Мюллер;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Н.Коперник;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@70.  Адешаи «Асотир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увваи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азими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и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тимоист»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ба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к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мансуб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аст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 $А) Б. Малиновский;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$В) Ф.Бекон;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$С) Ф.Нитше;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М.Мюллер;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Н.Коперник;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@71. Дар байни кадом мардум парастиши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рамонон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, глодиятор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 xml:space="preserve">о ва 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анговарон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дара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аи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худоён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маъмул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буд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Миср; 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Эрон;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Бобул;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$D) Юнон;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Рум;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@72. Навъи эъти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парастише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бар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пояи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эъти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ву</w:t>
      </w:r>
      <w:r w:rsidRPr="00305F65">
        <w:rPr>
          <w:rFonts w:ascii="Cambria" w:eastAsia="MS Mincho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/>
          <w:sz w:val="28"/>
          <w:szCs w:val="28"/>
          <w:lang w:val="tg-Cyrl-TJ"/>
        </w:rPr>
        <w:t>уди робита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авлод</w:t>
      </w:r>
      <w:r w:rsidRPr="00305F65">
        <w:rPr>
          <w:rFonts w:ascii="Cambria" w:eastAsia="MS Mincho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байни инсону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айвон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устувор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305F65">
        <w:rPr>
          <w:rFonts w:ascii="Times New Roman Tj" w:hAnsi="Times New Roman Tj"/>
          <w:sz w:val="28"/>
          <w:szCs w:val="28"/>
          <w:lang w:val="tg-Cyrl-TJ"/>
        </w:rPr>
        <w:t>, кадом аст?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Магия;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тотемизм;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фетешизм;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анимизм; 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шаманизм;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@73. Навъи эъти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парастише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ашёву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одиса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ғ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айриорганик</w:t>
      </w:r>
      <w:r w:rsidRPr="00305F65">
        <w:rPr>
          <w:rFonts w:ascii="Cambria" w:eastAsia="MS Mincho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одамони ибтидо</w:t>
      </w:r>
      <w:r w:rsidRPr="00305F65">
        <w:rPr>
          <w:rFonts w:ascii="Cambria" w:eastAsia="MS Mincho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бовар</w:t>
      </w:r>
      <w:r w:rsidRPr="00305F65">
        <w:rPr>
          <w:rFonts w:ascii="Cambria" w:eastAsia="MS Mincho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доштанд кадом аст?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Магия; 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тотемизм;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дуализм;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$D) анимизм;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фетишизм;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@74. Сабаби пайдоиши кадом парастиши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адимиро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олимон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дар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надонистани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одиса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психолог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 w:cs="Times New Roman Tj"/>
          <w:sz w:val="28"/>
          <w:szCs w:val="28"/>
        </w:rPr>
        <w:t xml:space="preserve"> (рух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 w:cs="Times New Roman Tj"/>
          <w:sz w:val="28"/>
          <w:szCs w:val="28"/>
        </w:rPr>
        <w:t xml:space="preserve"> -равон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 w:cs="Times New Roman Tj"/>
          <w:sz w:val="28"/>
          <w:szCs w:val="28"/>
        </w:rPr>
        <w:t xml:space="preserve"> )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мисли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хоббин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аз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ушрав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ва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марг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медонанд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тотемизм;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фетешизм;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анимизм;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$D) магия;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дуализм;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@75.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адимтарин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ёдгории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хатии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диниву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фалсаф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адабии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инди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 xml:space="preserve">адим кадом аст ва он аз кадом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исм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 иборат мебошад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Агамас </w:t>
      </w:r>
      <w:r w:rsidRPr="00305F65">
        <w:rPr>
          <w:rFonts w:ascii="Times New Roman Tj" w:hAnsi="Times New Roman Tj"/>
          <w:sz w:val="28"/>
          <w:szCs w:val="28"/>
          <w:lang w:val="tt-RU"/>
        </w:rPr>
        <w:t>буда, аз Ригведа, Танах ва Яжурведа</w:t>
      </w:r>
      <w:r w:rsidRPr="00305F65">
        <w:rPr>
          <w:rFonts w:ascii="Times New Roman Tj" w:hAnsi="Times New Roman Tj"/>
          <w:sz w:val="28"/>
          <w:szCs w:val="28"/>
        </w:rPr>
        <w:t xml:space="preserve">;  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Трипитака </w:t>
      </w:r>
      <w:r w:rsidRPr="00305F65">
        <w:rPr>
          <w:rFonts w:ascii="Times New Roman Tj" w:hAnsi="Times New Roman Tj"/>
          <w:sz w:val="28"/>
          <w:szCs w:val="28"/>
          <w:lang w:val="tt-RU"/>
        </w:rPr>
        <w:t>буда, аз Тафсир ва Яжурведа</w:t>
      </w:r>
      <w:r w:rsidRPr="00305F65">
        <w:rPr>
          <w:rFonts w:ascii="Times New Roman Tj" w:hAnsi="Times New Roman Tj"/>
          <w:sz w:val="28"/>
          <w:szCs w:val="28"/>
        </w:rPr>
        <w:t xml:space="preserve">;  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Ведда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 xml:space="preserve">о </w:t>
      </w:r>
      <w:r w:rsidRPr="00305F65">
        <w:rPr>
          <w:rFonts w:ascii="Times New Roman Tj" w:hAnsi="Times New Roman Tj"/>
          <w:sz w:val="28"/>
          <w:szCs w:val="28"/>
          <w:lang w:val="tt-RU"/>
        </w:rPr>
        <w:t>буда, аз Ригведа, Самаведа, Ат</w:t>
      </w:r>
      <w:r w:rsidRPr="00305F65">
        <w:rPr>
          <w:rFonts w:ascii="Cambria" w:hAnsi="Cambria" w:cs="Cambria"/>
          <w:sz w:val="28"/>
          <w:szCs w:val="28"/>
          <w:lang w:val="tt-RU"/>
        </w:rPr>
        <w:t>ҳ</w:t>
      </w:r>
      <w:r w:rsidRPr="00305F65">
        <w:rPr>
          <w:rFonts w:ascii="Times New Roman Tj" w:hAnsi="Times New Roman Tj"/>
          <w:sz w:val="28"/>
          <w:szCs w:val="28"/>
          <w:lang w:val="tt-RU"/>
        </w:rPr>
        <w:t>арведа ва Яжурведа</w:t>
      </w:r>
      <w:r w:rsidRPr="00305F65">
        <w:rPr>
          <w:rFonts w:ascii="Times New Roman Tj" w:hAnsi="Times New Roman Tj"/>
          <w:sz w:val="28"/>
          <w:szCs w:val="28"/>
        </w:rPr>
        <w:t xml:space="preserve">; 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Авесто</w:t>
      </w:r>
      <w:r w:rsidRPr="00305F65">
        <w:rPr>
          <w:rFonts w:ascii="Times New Roman Tj" w:hAnsi="Times New Roman Tj"/>
          <w:sz w:val="28"/>
          <w:szCs w:val="28"/>
          <w:lang w:val="tt-RU"/>
        </w:rPr>
        <w:t xml:space="preserve"> буда, аз Ригведа, Самаведа, Ат</w:t>
      </w:r>
      <w:r w:rsidRPr="00305F65">
        <w:rPr>
          <w:rFonts w:ascii="Cambria" w:hAnsi="Cambria" w:cs="Cambria"/>
          <w:sz w:val="28"/>
          <w:szCs w:val="28"/>
          <w:lang w:val="tt-RU"/>
        </w:rPr>
        <w:t>ҳ</w:t>
      </w:r>
      <w:r w:rsidRPr="00305F65">
        <w:rPr>
          <w:rFonts w:ascii="Times New Roman Tj" w:hAnsi="Times New Roman Tj"/>
          <w:sz w:val="28"/>
          <w:szCs w:val="28"/>
          <w:lang w:val="tt-RU"/>
        </w:rPr>
        <w:t>арведа ва Хуру</w:t>
      </w:r>
      <w:r w:rsidRPr="00305F65">
        <w:rPr>
          <w:rFonts w:ascii="Cambria" w:hAnsi="Cambria" w:cs="Cambria"/>
          <w:sz w:val="28"/>
          <w:szCs w:val="28"/>
          <w:lang w:val="tt-RU"/>
        </w:rPr>
        <w:t>ҷ</w:t>
      </w:r>
      <w:r w:rsidRPr="00305F65">
        <w:rPr>
          <w:rFonts w:ascii="Times New Roman Tj" w:hAnsi="Times New Roman Tj"/>
          <w:sz w:val="28"/>
          <w:szCs w:val="28"/>
        </w:rPr>
        <w:t xml:space="preserve">; 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Таврот </w:t>
      </w:r>
      <w:r w:rsidRPr="00305F65">
        <w:rPr>
          <w:rFonts w:ascii="Times New Roman Tj" w:hAnsi="Times New Roman Tj"/>
          <w:sz w:val="28"/>
          <w:szCs w:val="28"/>
          <w:lang w:val="tt-RU"/>
        </w:rPr>
        <w:t>буда, аз Ригведа, Самаведа, Ат</w:t>
      </w:r>
      <w:r w:rsidRPr="00305F65">
        <w:rPr>
          <w:rFonts w:ascii="Cambria" w:hAnsi="Cambria" w:cs="Cambria"/>
          <w:sz w:val="28"/>
          <w:szCs w:val="28"/>
          <w:lang w:val="tt-RU"/>
        </w:rPr>
        <w:t>ҳ</w:t>
      </w:r>
      <w:r w:rsidRPr="00305F65">
        <w:rPr>
          <w:rFonts w:ascii="Times New Roman Tj" w:hAnsi="Times New Roman Tj"/>
          <w:sz w:val="28"/>
          <w:szCs w:val="28"/>
          <w:lang w:val="tt-RU"/>
        </w:rPr>
        <w:t xml:space="preserve">арведа ва </w:t>
      </w:r>
      <w:r w:rsidRPr="00305F65">
        <w:rPr>
          <w:rFonts w:ascii="Cambria" w:hAnsi="Cambria" w:cs="Cambria"/>
          <w:sz w:val="28"/>
          <w:szCs w:val="28"/>
          <w:lang w:val="tt-RU"/>
        </w:rPr>
        <w:t>Ҳ</w:t>
      </w:r>
      <w:r w:rsidRPr="00305F65">
        <w:rPr>
          <w:rFonts w:ascii="Times New Roman Tj" w:hAnsi="Times New Roman Tj"/>
          <w:sz w:val="28"/>
          <w:szCs w:val="28"/>
          <w:lang w:val="tt-RU"/>
        </w:rPr>
        <w:t>аст</w:t>
      </w:r>
      <w:r w:rsidRPr="00305F65">
        <w:rPr>
          <w:rFonts w:ascii="Cambria" w:hAnsi="Cambria" w:cs="Cambria"/>
          <w:sz w:val="28"/>
          <w:szCs w:val="28"/>
          <w:lang w:val="tt-RU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; </w:t>
      </w:r>
    </w:p>
    <w:p w:rsidR="00FE4B0B" w:rsidRPr="00305F65" w:rsidRDefault="00FE4B0B" w:rsidP="00BC2D3E">
      <w:pPr>
        <w:pStyle w:val="ListParagraph"/>
        <w:spacing w:after="0" w:line="240" w:lineRule="auto"/>
        <w:ind w:left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@76. </w:t>
      </w:r>
      <w:r w:rsidRPr="00305F65">
        <w:rPr>
          <w:rFonts w:ascii="Times New Roman Tj" w:hAnsi="Times New Roman Tj" w:cs="Times New Roman"/>
          <w:sz w:val="28"/>
          <w:szCs w:val="28"/>
          <w:lang w:val="tg-Cyrl-TJ"/>
        </w:rPr>
        <w:t>Дахма чиро мег</w:t>
      </w:r>
      <w:r w:rsidRPr="00305F65">
        <w:rPr>
          <w:rFonts w:ascii="Cambria" w:hAnsi="Cambria" w:cs="Cambria"/>
          <w:sz w:val="28"/>
          <w:szCs w:val="28"/>
          <w:lang w:val="tg-Cyrl-TJ"/>
        </w:rPr>
        <w:t>ӯ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янд</w:t>
      </w:r>
      <w:r w:rsidRPr="00305F65">
        <w:rPr>
          <w:rFonts w:ascii="Times New Roman Tj" w:hAnsi="Times New Roman Tj" w:cs="Times New Roman"/>
          <w:sz w:val="28"/>
          <w:szCs w:val="28"/>
          <w:lang w:val="tg-Cyrl-TJ"/>
        </w:rPr>
        <w:t>?</w:t>
      </w:r>
    </w:p>
    <w:p w:rsidR="00FE4B0B" w:rsidRPr="00305F65" w:rsidRDefault="00FE4B0B" w:rsidP="00BC2D3E">
      <w:pPr>
        <w:pStyle w:val="21"/>
        <w:spacing w:line="240" w:lineRule="auto"/>
        <w:ind w:firstLine="0"/>
        <w:jc w:val="both"/>
        <w:rPr>
          <w:rFonts w:ascii="Times New Roman Tj" w:hAnsi="Times New Roman Tj"/>
          <w:b w:val="0"/>
          <w:bCs w:val="0"/>
          <w:i w:val="0"/>
          <w:iCs w:val="0"/>
          <w:sz w:val="28"/>
          <w:szCs w:val="28"/>
        </w:rPr>
      </w:pPr>
      <w:r w:rsidRPr="00305F65">
        <w:rPr>
          <w:rFonts w:ascii="Times New Roman Tj" w:hAnsi="Times New Roman Tj"/>
          <w:b w:val="0"/>
          <w:i w:val="0"/>
          <w:sz w:val="28"/>
          <w:szCs w:val="28"/>
        </w:rPr>
        <w:t>$A)</w:t>
      </w:r>
      <w:r w:rsidRPr="00305F65">
        <w:rPr>
          <w:rFonts w:ascii="Times New Roman Tj" w:hAnsi="Times New Roman Tj"/>
          <w:b w:val="0"/>
          <w:sz w:val="28"/>
          <w:szCs w:val="28"/>
        </w:rPr>
        <w:t xml:space="preserve"> </w:t>
      </w:r>
      <w:r w:rsidRPr="00305F65">
        <w:rPr>
          <w:rFonts w:ascii="Times New Roman Tj" w:hAnsi="Times New Roman Tj"/>
          <w:b w:val="0"/>
          <w:i w:val="0"/>
          <w:iCs w:val="0"/>
          <w:sz w:val="28"/>
          <w:szCs w:val="28"/>
        </w:rPr>
        <w:t xml:space="preserve">Дахма </w:t>
      </w:r>
      <w:r w:rsidRPr="00305F65">
        <w:rPr>
          <w:rFonts w:ascii="Times New Roman Tj" w:hAnsi="Times New Roman Tj"/>
          <w:b w:val="0"/>
          <w:sz w:val="28"/>
          <w:szCs w:val="28"/>
        </w:rPr>
        <w:t>-</w:t>
      </w:r>
      <w:r w:rsidRPr="00305F65">
        <w:rPr>
          <w:rFonts w:ascii="Times New Roman Tj" w:hAnsi="Times New Roman Tj"/>
          <w:b w:val="0"/>
          <w:bCs w:val="0"/>
          <w:i w:val="0"/>
          <w:iCs w:val="0"/>
          <w:sz w:val="28"/>
          <w:szCs w:val="28"/>
        </w:rPr>
        <w:t xml:space="preserve"> муњаватае аст доирашакл, ки дар болои кўњи баланд ќарор дорад ва аз мањалњои маскунї дуртар воќеъ аст. Девори атрофи дахмаро аз санг ё симон месозанд ва як дари хурди оњанин дорад. Дар чањор гўшаи он чоњ вуљуд дорад, ки онро усўхандон ё истањдон мегўянд, њар ќисмат барои љасади гуногун: мард, зан, кудак ва бачањо аст, мурдаро даруни сардоба ва сарашро ба сўи бохтар (хуршед) мегузоранд</w:t>
      </w:r>
      <w:r w:rsidRPr="00305F65">
        <w:rPr>
          <w:rFonts w:ascii="Times New Roman Tj" w:hAnsi="Times New Roman Tj"/>
          <w:b w:val="0"/>
          <w:i w:val="0"/>
          <w:sz w:val="28"/>
          <w:szCs w:val="28"/>
        </w:rPr>
        <w:t>;</w:t>
      </w:r>
    </w:p>
    <w:p w:rsidR="00FE4B0B" w:rsidRPr="00305F65" w:rsidRDefault="00FE4B0B" w:rsidP="00BC2D3E">
      <w:pPr>
        <w:pStyle w:val="21"/>
        <w:spacing w:line="240" w:lineRule="auto"/>
        <w:ind w:firstLine="0"/>
        <w:jc w:val="both"/>
        <w:rPr>
          <w:rFonts w:ascii="Times New Roman Tj" w:hAnsi="Times New Roman Tj"/>
          <w:b w:val="0"/>
          <w:bCs w:val="0"/>
          <w:i w:val="0"/>
          <w:iCs w:val="0"/>
          <w:sz w:val="28"/>
          <w:szCs w:val="28"/>
        </w:rPr>
      </w:pPr>
      <w:r w:rsidRPr="00305F65">
        <w:rPr>
          <w:rFonts w:ascii="Times New Roman Tj" w:hAnsi="Times New Roman Tj"/>
          <w:b w:val="0"/>
          <w:i w:val="0"/>
          <w:sz w:val="28"/>
          <w:szCs w:val="28"/>
        </w:rPr>
        <w:t>$B)</w:t>
      </w:r>
      <w:r w:rsidRPr="00305F65">
        <w:rPr>
          <w:rFonts w:ascii="Times New Roman Tj" w:hAnsi="Times New Roman Tj"/>
          <w:b w:val="0"/>
          <w:sz w:val="28"/>
          <w:szCs w:val="28"/>
        </w:rPr>
        <w:t xml:space="preserve"> </w:t>
      </w:r>
      <w:r w:rsidRPr="00305F65">
        <w:rPr>
          <w:rFonts w:ascii="Times New Roman Tj" w:hAnsi="Times New Roman Tj"/>
          <w:b w:val="0"/>
          <w:i w:val="0"/>
          <w:iCs w:val="0"/>
          <w:sz w:val="28"/>
          <w:szCs w:val="28"/>
        </w:rPr>
        <w:t xml:space="preserve">Дахма </w:t>
      </w:r>
      <w:r w:rsidRPr="00305F65">
        <w:rPr>
          <w:rFonts w:ascii="Times New Roman Tj" w:hAnsi="Times New Roman Tj"/>
          <w:b w:val="0"/>
          <w:sz w:val="28"/>
          <w:szCs w:val="28"/>
        </w:rPr>
        <w:t>-</w:t>
      </w:r>
      <w:r w:rsidRPr="00305F65">
        <w:rPr>
          <w:rFonts w:ascii="Times New Roman Tj" w:hAnsi="Times New Roman Tj"/>
          <w:b w:val="0"/>
          <w:bCs w:val="0"/>
          <w:i w:val="0"/>
          <w:iCs w:val="0"/>
          <w:sz w:val="28"/>
          <w:szCs w:val="28"/>
        </w:rPr>
        <w:t xml:space="preserve"> оташкадае аст доирашакл, ки дар болои кўњи баланд ќарор дорад ва аз мањалњои маскунї дуртар воќеъ аст. Девори атрофи дахмаро аз санг ё симон месозанд ва як дари хурди оњанин дорад. Дар ду гўшаи он чоњ вуљуд дорад, ки онро усўхандон ё истањдон мегўянд, њар ќисмат барои љасади гуногунанд</w:t>
      </w:r>
      <w:r w:rsidRPr="00305F65">
        <w:rPr>
          <w:rFonts w:ascii="Times New Roman Tj" w:hAnsi="Times New Roman Tj"/>
          <w:b w:val="0"/>
          <w:i w:val="0"/>
          <w:sz w:val="28"/>
          <w:szCs w:val="28"/>
        </w:rPr>
        <w:t>;</w:t>
      </w:r>
      <w:r w:rsidRPr="00305F65">
        <w:rPr>
          <w:rFonts w:ascii="Times New Roman Tj" w:hAnsi="Times New Roman Tj"/>
          <w:b w:val="0"/>
          <w:bCs w:val="0"/>
          <w:i w:val="0"/>
          <w:iCs w:val="0"/>
          <w:sz w:val="28"/>
          <w:szCs w:val="28"/>
        </w:rPr>
        <w:t xml:space="preserve"> </w:t>
      </w:r>
    </w:p>
    <w:p w:rsidR="00FE4B0B" w:rsidRPr="00305F65" w:rsidRDefault="00FE4B0B" w:rsidP="00BC2D3E">
      <w:pPr>
        <w:pStyle w:val="270"/>
        <w:shd w:val="clear" w:color="auto" w:fill="auto"/>
        <w:spacing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$C) Як макони му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аддасеро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гуянд, ки дар байни дунё ва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аёти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абадии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охират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бошад. Дар Авесто онро монеаи байни 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/>
          <w:sz w:val="28"/>
          <w:szCs w:val="28"/>
          <w:lang w:val="tg-Cyrl-TJ"/>
        </w:rPr>
        <w:t>аннату дузах медонанд. Дар Зардуштия олами анвори му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/>
          <w:sz w:val="28"/>
          <w:szCs w:val="28"/>
          <w:lang w:val="tg-Cyrl-TJ"/>
        </w:rPr>
        <w:t>аррадро Барзах. меноманд, ки усулан олами во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еии </w:t>
      </w:r>
      <w:r w:rsidRPr="00305F65">
        <w:rPr>
          <w:rFonts w:ascii="Cambria" w:hAnsi="Cambria" w:cs="Cambria"/>
          <w:sz w:val="28"/>
          <w:szCs w:val="28"/>
          <w:lang w:val="tg-Cyrl-TJ"/>
        </w:rPr>
        <w:t>ғ</w:t>
      </w:r>
      <w:r w:rsidRPr="00305F65">
        <w:rPr>
          <w:rFonts w:ascii="Times New Roman Tj" w:hAnsi="Times New Roman Tj"/>
          <w:sz w:val="28"/>
          <w:szCs w:val="28"/>
          <w:lang w:val="tg-Cyrl-TJ"/>
        </w:rPr>
        <w:t>айримодд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шинохта шуда, дар он гуе шакл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>ои ва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>мию хаёл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дар сурати раббуннавъ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>ои ашеи олами модд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ву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/>
          <w:sz w:val="28"/>
          <w:szCs w:val="28"/>
          <w:lang w:val="tg-Cyrl-TJ"/>
        </w:rPr>
        <w:t>уд доранд;</w:t>
      </w:r>
    </w:p>
    <w:p w:rsidR="00FE4B0B" w:rsidRPr="00305F65" w:rsidRDefault="00FE4B0B" w:rsidP="00BC2D3E">
      <w:pPr>
        <w:pStyle w:val="270"/>
        <w:shd w:val="clear" w:color="auto" w:fill="auto"/>
        <w:spacing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Як макони миёнаро гуянд, ки дар байни дунё ва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аёти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абадии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охират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бошад. Дар Куръон онро монеаи байни 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/>
          <w:sz w:val="28"/>
          <w:szCs w:val="28"/>
          <w:lang w:val="tg-Cyrl-TJ"/>
        </w:rPr>
        <w:t>аннату дузах медонанд. Дар ишро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/>
          <w:sz w:val="28"/>
          <w:szCs w:val="28"/>
          <w:lang w:val="tg-Cyrl-TJ"/>
        </w:rPr>
        <w:t>ия олами анвори му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/>
          <w:sz w:val="28"/>
          <w:szCs w:val="28"/>
          <w:lang w:val="tg-Cyrl-TJ"/>
        </w:rPr>
        <w:t>аррадро Барзах. меноманд, ки усулан олами во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еии </w:t>
      </w:r>
      <w:r w:rsidRPr="00305F65">
        <w:rPr>
          <w:rFonts w:ascii="Cambria" w:hAnsi="Cambria" w:cs="Cambria"/>
          <w:sz w:val="28"/>
          <w:szCs w:val="28"/>
          <w:lang w:val="tg-Cyrl-TJ"/>
        </w:rPr>
        <w:t>ғ</w:t>
      </w:r>
      <w:r w:rsidRPr="00305F65">
        <w:rPr>
          <w:rFonts w:ascii="Times New Roman Tj" w:hAnsi="Times New Roman Tj"/>
          <w:sz w:val="28"/>
          <w:szCs w:val="28"/>
          <w:lang w:val="tg-Cyrl-TJ"/>
        </w:rPr>
        <w:t>айримодд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шинохта шуда, дар он гуе шакл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>ои ва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>мию хаёл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дар сурати раббуннавъ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>ои ашеи олами модд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ву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/>
          <w:sz w:val="28"/>
          <w:szCs w:val="28"/>
          <w:lang w:val="tg-Cyrl-TJ"/>
        </w:rPr>
        <w:t>уд доранд;</w:t>
      </w:r>
    </w:p>
    <w:p w:rsidR="00FE4B0B" w:rsidRPr="00305F65" w:rsidRDefault="00FE4B0B" w:rsidP="00BC2D3E">
      <w:pPr>
        <w:pStyle w:val="ListParagraph"/>
        <w:spacing w:after="0" w:line="240" w:lineRule="auto"/>
        <w:ind w:left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Барзах ё олами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абрро</w:t>
      </w:r>
      <w:r w:rsidRPr="00305F65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меноманд, ки усулан олами во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еии </w:t>
      </w:r>
      <w:r w:rsidRPr="00305F65">
        <w:rPr>
          <w:rFonts w:ascii="Cambria" w:hAnsi="Cambria" w:cs="Cambria"/>
          <w:sz w:val="28"/>
          <w:szCs w:val="28"/>
          <w:lang w:val="tg-Cyrl-TJ"/>
        </w:rPr>
        <w:t>ғ</w:t>
      </w:r>
      <w:r w:rsidRPr="00305F65">
        <w:rPr>
          <w:rFonts w:ascii="Times New Roman Tj" w:hAnsi="Times New Roman Tj"/>
          <w:sz w:val="28"/>
          <w:szCs w:val="28"/>
          <w:lang w:val="tg-Cyrl-TJ"/>
        </w:rPr>
        <w:t>айримодд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шинохта шуда, дар он гуе шакл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>ои ва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>мию хаёл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дар сурати раббуннавъ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>ои ашеи олами модд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ву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/>
          <w:sz w:val="28"/>
          <w:szCs w:val="28"/>
          <w:lang w:val="tg-Cyrl-TJ"/>
        </w:rPr>
        <w:t>уд доранд;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@77. Мувофиќи маълумотњои тозатарини илмї таърихи мављудияти инсон дар рўи замин чї ќадар сол аст?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Times New Roman Tj" w:hAnsi="Times New Roman Tj"/>
          <w:sz w:val="28"/>
          <w:szCs w:val="28"/>
        </w:rPr>
        <w:t>10 милион сол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305F65">
        <w:rPr>
          <w:rFonts w:ascii="Times New Roman Tj" w:hAnsi="Times New Roman Tj"/>
          <w:sz w:val="28"/>
          <w:szCs w:val="28"/>
        </w:rPr>
        <w:t>3-2,5 милион сол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Times New Roman Tj" w:hAnsi="Times New Roman Tj"/>
          <w:sz w:val="28"/>
          <w:szCs w:val="28"/>
        </w:rPr>
        <w:t xml:space="preserve">зиёда аз 50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азор</w:t>
      </w:r>
      <w:r w:rsidRPr="00305F65">
        <w:rPr>
          <w:rFonts w:ascii="Times New Roman Tj" w:hAnsi="Times New Roman Tj"/>
          <w:sz w:val="28"/>
          <w:szCs w:val="28"/>
        </w:rPr>
        <w:t xml:space="preserve"> сол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зиёда аз 70 сол;  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зиёда аз 300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азор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сол;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@78. Назарияи мифологиро к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миён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гузоштааст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Су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рот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Брюс;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Хайдегер;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$D) де Соссюр;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М.Мюлер;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@79. Назарияи Т. Петронний: «Худоёни аввалро дар замин тарс ба ву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уд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овард» к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 w:cs="Times New Roman Tj"/>
          <w:sz w:val="28"/>
          <w:szCs w:val="28"/>
        </w:rPr>
        <w:t xml:space="preserve"> минбаъд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онибдор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ва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ташаккул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дод</w:t>
      </w:r>
      <w:r w:rsidRPr="00305F65">
        <w:rPr>
          <w:rFonts w:ascii="Times New Roman Tj" w:hAnsi="Times New Roman Tj"/>
          <w:sz w:val="28"/>
          <w:szCs w:val="28"/>
        </w:rPr>
        <w:t xml:space="preserve">?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Нитше;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Руссо;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Спиноза;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$D) Дидро;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Голбах;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@80. </w:t>
      </w:r>
      <w:r w:rsidRPr="00305F65">
        <w:rPr>
          <w:rFonts w:ascii="Times New Roman Tj" w:hAnsi="Times New Roman Tj" w:cs="Times New Roman Tj"/>
          <w:sz w:val="28"/>
          <w:szCs w:val="28"/>
        </w:rPr>
        <w:t>Ма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оми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баландтарин</w:t>
      </w:r>
      <w:r w:rsidRPr="00305F65">
        <w:rPr>
          <w:rFonts w:ascii="Times New Roman Tj" w:hAnsi="Times New Roman Tj"/>
          <w:sz w:val="28"/>
          <w:szCs w:val="28"/>
        </w:rPr>
        <w:t xml:space="preserve"> дар </w:t>
      </w:r>
      <w:r w:rsidRPr="00305F65">
        <w:rPr>
          <w:rFonts w:ascii="Times New Roman Tj" w:hAnsi="Times New Roman Tj" w:cs="Times New Roman Tj"/>
          <w:sz w:val="28"/>
          <w:szCs w:val="28"/>
        </w:rPr>
        <w:t>таълимоти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буддоия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дар ч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ифода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меёбад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дарки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а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и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ат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ва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расидан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олами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малакут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«Нирвана»</w:t>
      </w:r>
      <w:r w:rsidRPr="00305F65">
        <w:rPr>
          <w:rFonts w:ascii="Times New Roman Tj" w:hAnsi="Times New Roman Tj"/>
          <w:sz w:val="28"/>
          <w:szCs w:val="28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икона ва дарки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а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и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ат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аст</w:t>
      </w:r>
      <w:r w:rsidRPr="00305F65">
        <w:rPr>
          <w:rFonts w:ascii="Times New Roman Tj" w:hAnsi="Times New Roman Tj"/>
          <w:sz w:val="28"/>
          <w:szCs w:val="28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ифодагари </w:t>
      </w:r>
      <w:r w:rsidRPr="00305F65">
        <w:rPr>
          <w:rFonts w:ascii="Times New Roman Tj" w:hAnsi="Times New Roman Tj" w:cs="Times New Roman Tj"/>
          <w:sz w:val="28"/>
          <w:szCs w:val="28"/>
        </w:rPr>
        <w:t>ран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у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азоб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аст</w:t>
      </w:r>
      <w:r w:rsidRPr="00305F65">
        <w:rPr>
          <w:rFonts w:ascii="Times New Roman Tj" w:hAnsi="Times New Roman Tj"/>
          <w:sz w:val="28"/>
          <w:szCs w:val="28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оли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аи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зиндаг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ва</w:t>
      </w:r>
      <w:r w:rsidRPr="00305F65">
        <w:rPr>
          <w:rFonts w:ascii="Times New Roman Tj" w:hAnsi="Times New Roman Tj"/>
          <w:sz w:val="28"/>
          <w:szCs w:val="28"/>
        </w:rPr>
        <w:t xml:space="preserve"> азоб аст;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авоби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дуруст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нест</w:t>
      </w:r>
      <w:r w:rsidRPr="00305F65">
        <w:rPr>
          <w:rFonts w:ascii="Times New Roman Tj" w:hAnsi="Times New Roman Tj"/>
          <w:sz w:val="28"/>
          <w:szCs w:val="28"/>
        </w:rPr>
        <w:t xml:space="preserve">;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@81. Йога ин: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низоми экзотикии тамрин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исмонию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р</w:t>
      </w:r>
      <w:r w:rsidRPr="00305F65">
        <w:rPr>
          <w:rFonts w:ascii="Cambria" w:hAnsi="Cambria" w:cs="Cambria"/>
          <w:sz w:val="28"/>
          <w:szCs w:val="28"/>
        </w:rPr>
        <w:t>ӯҳ</w:t>
      </w:r>
      <w:r w:rsidRPr="00305F65">
        <w:rPr>
          <w:rFonts w:ascii="Times New Roman Tj" w:hAnsi="Times New Roman Tj" w:cs="Times New Roman Tj"/>
          <w:sz w:val="28"/>
          <w:szCs w:val="28"/>
        </w:rPr>
        <w:t>онист</w:t>
      </w:r>
      <w:r w:rsidRPr="00305F65">
        <w:rPr>
          <w:rFonts w:ascii="Times New Roman Tj" w:hAnsi="Times New Roman Tj"/>
          <w:sz w:val="28"/>
          <w:szCs w:val="28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обилияти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дер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нафас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накашидан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аст</w:t>
      </w:r>
      <w:r w:rsidRPr="00305F65">
        <w:rPr>
          <w:rFonts w:ascii="Times New Roman Tj" w:hAnsi="Times New Roman Tj"/>
          <w:sz w:val="28"/>
          <w:szCs w:val="28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маш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исмон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ва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низоми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фалсафист</w:t>
      </w:r>
      <w:r w:rsidRPr="00305F65">
        <w:rPr>
          <w:rFonts w:ascii="Times New Roman Tj" w:hAnsi="Times New Roman Tj"/>
          <w:sz w:val="28"/>
          <w:szCs w:val="28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дуруст зиндаг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карда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тавонистан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аст</w:t>
      </w:r>
      <w:r w:rsidRPr="00305F65">
        <w:rPr>
          <w:rFonts w:ascii="Times New Roman Tj" w:hAnsi="Times New Roman Tj"/>
          <w:sz w:val="28"/>
          <w:szCs w:val="28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як навъи эъти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од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Худост</w:t>
      </w:r>
      <w:r w:rsidRPr="00305F65">
        <w:rPr>
          <w:rFonts w:ascii="Times New Roman Tj" w:hAnsi="Times New Roman Tj"/>
          <w:sz w:val="28"/>
          <w:szCs w:val="28"/>
        </w:rPr>
        <w:t xml:space="preserve">;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@82. Мо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ияти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асосии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эъти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од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анимизм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дар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ч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зо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ир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мешавад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имону эъти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од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мав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удияти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кувва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табиат</w:t>
      </w:r>
      <w:r w:rsidRPr="00305F65">
        <w:rPr>
          <w:rFonts w:ascii="Times New Roman Tj" w:hAnsi="Times New Roman Tj"/>
          <w:sz w:val="28"/>
          <w:szCs w:val="28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парастиши табиати зинда;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тарбияи ахло</w:t>
      </w:r>
      <w:r w:rsidRPr="00305F65">
        <w:rPr>
          <w:rFonts w:ascii="Cambria" w:hAnsi="Cambria" w:cs="Cambria"/>
          <w:sz w:val="28"/>
          <w:szCs w:val="28"/>
        </w:rPr>
        <w:t>қӣ</w:t>
      </w:r>
      <w:r w:rsidRPr="00305F65">
        <w:rPr>
          <w:rFonts w:ascii="Times New Roman Tj" w:hAnsi="Times New Roman Tj"/>
          <w:sz w:val="28"/>
          <w:szCs w:val="28"/>
        </w:rPr>
        <w:t>-</w:t>
      </w:r>
      <w:r w:rsidRPr="00305F65">
        <w:rPr>
          <w:rFonts w:ascii="Times New Roman Tj" w:hAnsi="Times New Roman Tj" w:cs="Times New Roman Tj"/>
          <w:sz w:val="28"/>
          <w:szCs w:val="28"/>
        </w:rPr>
        <w:t>фалсаф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$D) парастиши 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ой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ойи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му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аддас</w:t>
      </w:r>
      <w:r w:rsidRPr="00305F65">
        <w:rPr>
          <w:rFonts w:ascii="Times New Roman Tj" w:hAnsi="Times New Roman Tj"/>
          <w:sz w:val="28"/>
          <w:szCs w:val="28"/>
        </w:rPr>
        <w:t xml:space="preserve">; 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бовар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р</w:t>
      </w:r>
      <w:r w:rsidRPr="00305F65">
        <w:rPr>
          <w:rFonts w:ascii="Cambria" w:hAnsi="Cambria" w:cs="Cambria"/>
          <w:sz w:val="28"/>
          <w:szCs w:val="28"/>
        </w:rPr>
        <w:t>ӯҳ</w:t>
      </w:r>
      <w:r w:rsidRPr="00305F65">
        <w:rPr>
          <w:rFonts w:ascii="Times New Roman Tj" w:hAnsi="Times New Roman Tj" w:cs="Times New Roman Tj"/>
          <w:sz w:val="28"/>
          <w:szCs w:val="28"/>
        </w:rPr>
        <w:t>у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арво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табиати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Cambria" w:hAnsi="Cambria" w:cs="Cambria"/>
          <w:sz w:val="28"/>
          <w:szCs w:val="28"/>
        </w:rPr>
        <w:t>ғ</w:t>
      </w:r>
      <w:r w:rsidRPr="00305F65">
        <w:rPr>
          <w:rFonts w:ascii="Times New Roman Tj" w:hAnsi="Times New Roman Tj" w:cs="Times New Roman Tj"/>
          <w:sz w:val="28"/>
          <w:szCs w:val="28"/>
        </w:rPr>
        <w:t>айризинда</w:t>
      </w:r>
      <w:r w:rsidRPr="00305F65">
        <w:rPr>
          <w:rFonts w:ascii="Times New Roman Tj" w:hAnsi="Times New Roman Tj"/>
          <w:sz w:val="28"/>
          <w:szCs w:val="28"/>
        </w:rPr>
        <w:t xml:space="preserve">; </w:t>
      </w:r>
    </w:p>
    <w:p w:rsidR="00FE4B0B" w:rsidRPr="00305F65" w:rsidRDefault="00FE4B0B" w:rsidP="00BC2D3E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@83. </w:t>
      </w:r>
      <w:r w:rsidRPr="00305F65">
        <w:rPr>
          <w:rFonts w:ascii="Times New Roman Tj" w:hAnsi="Times New Roman Tj"/>
          <w:sz w:val="28"/>
          <w:szCs w:val="28"/>
          <w:lang w:val="tg-Cyrl-TJ"/>
        </w:rPr>
        <w:t>Бовар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ба намирандагии р</w:t>
      </w:r>
      <w:r w:rsidRPr="00305F65">
        <w:rPr>
          <w:rFonts w:ascii="Cambria" w:hAnsi="Cambria" w:cs="Cambria"/>
          <w:sz w:val="28"/>
          <w:szCs w:val="28"/>
          <w:lang w:val="tg-Cyrl-TJ"/>
        </w:rPr>
        <w:t>ӯҳ</w:t>
      </w:r>
      <w:r w:rsidRPr="00305F65">
        <w:rPr>
          <w:rFonts w:ascii="Times New Roman Tj" w:hAnsi="Times New Roman Tj"/>
          <w:sz w:val="28"/>
          <w:szCs w:val="28"/>
          <w:lang w:val="tg-Cyrl-TJ"/>
        </w:rPr>
        <w:t>, абадияти он, парастиши р</w:t>
      </w:r>
      <w:r w:rsidRPr="00305F65">
        <w:rPr>
          <w:rFonts w:ascii="Cambria" w:hAnsi="Cambria" w:cs="Cambria"/>
          <w:sz w:val="28"/>
          <w:szCs w:val="28"/>
          <w:lang w:val="tg-Cyrl-TJ"/>
        </w:rPr>
        <w:t>ӯҳ</w:t>
      </w:r>
      <w:r w:rsidRPr="00305F65">
        <w:rPr>
          <w:rFonts w:ascii="Times New Roman Tj" w:hAnsi="Times New Roman Tj"/>
          <w:sz w:val="28"/>
          <w:szCs w:val="28"/>
          <w:lang w:val="tg-Cyrl-TJ"/>
        </w:rPr>
        <w:t>и а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/>
          <w:sz w:val="28"/>
          <w:szCs w:val="28"/>
          <w:lang w:val="tg-Cyrl-TJ"/>
        </w:rPr>
        <w:t>додон, бовар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ба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>аёти пас аз марг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, ки дар дин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>ои тав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>идгаро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ба чашм мерасад, ба кадом бовари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>ои ибтидо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марбут аст? </w:t>
      </w:r>
    </w:p>
    <w:p w:rsidR="00FE4B0B" w:rsidRPr="00305F65" w:rsidRDefault="00FE4B0B" w:rsidP="00BC2D3E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 w:cs="Times New Roman"/>
          <w:sz w:val="28"/>
          <w:szCs w:val="28"/>
          <w:lang w:eastAsia="ru-RU"/>
        </w:rPr>
        <w:t xml:space="preserve">$A) </w:t>
      </w:r>
      <w:r w:rsidRPr="00305F65">
        <w:rPr>
          <w:rFonts w:ascii="Times New Roman Tj" w:hAnsi="Times New Roman Tj"/>
          <w:sz w:val="28"/>
          <w:szCs w:val="28"/>
        </w:rPr>
        <w:t xml:space="preserve">фетешизм; </w:t>
      </w:r>
    </w:p>
    <w:p w:rsidR="00FE4B0B" w:rsidRPr="00305F65" w:rsidRDefault="00FE4B0B" w:rsidP="00BC2D3E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 w:cs="Times New Roman"/>
          <w:sz w:val="28"/>
          <w:szCs w:val="28"/>
          <w:lang w:eastAsia="ru-RU"/>
        </w:rPr>
        <w:t xml:space="preserve">$B) 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Анимизм; </w:t>
      </w:r>
    </w:p>
    <w:p w:rsidR="00FE4B0B" w:rsidRPr="00305F65" w:rsidRDefault="00FE4B0B" w:rsidP="00BC2D3E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 w:cs="Times New Roman"/>
          <w:sz w:val="28"/>
          <w:szCs w:val="28"/>
          <w:lang w:eastAsia="ru-RU"/>
        </w:rPr>
        <w:t xml:space="preserve">$C) тотемизм; </w:t>
      </w:r>
    </w:p>
    <w:p w:rsidR="00FE4B0B" w:rsidRPr="00305F65" w:rsidRDefault="00FE4B0B" w:rsidP="00BC2D3E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 w:cs="Times New Roman"/>
          <w:sz w:val="28"/>
          <w:szCs w:val="28"/>
          <w:lang w:eastAsia="ru-RU"/>
        </w:rPr>
        <w:t xml:space="preserve">$D) магия; </w:t>
      </w:r>
    </w:p>
    <w:p w:rsidR="00FE4B0B" w:rsidRPr="00305F65" w:rsidRDefault="00FE4B0B" w:rsidP="00BC2D3E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 w:cs="Times New Roman"/>
          <w:sz w:val="28"/>
          <w:szCs w:val="28"/>
          <w:lang w:eastAsia="ru-RU"/>
        </w:rPr>
        <w:t>$E) дин</w:t>
      </w:r>
      <w:r w:rsidRPr="00305F65">
        <w:rPr>
          <w:rFonts w:ascii="Cambria" w:hAnsi="Cambria" w:cs="Cambria"/>
          <w:sz w:val="28"/>
          <w:szCs w:val="28"/>
          <w:lang w:eastAsia="ru-RU"/>
        </w:rPr>
        <w:t>ҳ</w:t>
      </w:r>
      <w:r w:rsidRPr="00305F65">
        <w:rPr>
          <w:rFonts w:ascii="Times New Roman Tj" w:hAnsi="Times New Roman Tj" w:cs="Times New Roman"/>
          <w:sz w:val="28"/>
          <w:szCs w:val="28"/>
          <w:lang w:eastAsia="ru-RU"/>
        </w:rPr>
        <w:t>ои авлод</w:t>
      </w:r>
      <w:r w:rsidRPr="00305F65">
        <w:rPr>
          <w:rFonts w:ascii="Cambria" w:hAnsi="Cambria" w:cs="Cambria"/>
          <w:sz w:val="28"/>
          <w:szCs w:val="28"/>
          <w:lang w:eastAsia="ru-RU"/>
        </w:rPr>
        <w:t>ӣ</w:t>
      </w:r>
      <w:r w:rsidRPr="00305F65">
        <w:rPr>
          <w:rFonts w:ascii="Times New Roman Tj" w:hAnsi="Times New Roman Tj" w:cs="Times New Roman"/>
          <w:sz w:val="28"/>
          <w:szCs w:val="28"/>
          <w:lang w:eastAsia="ru-RU"/>
        </w:rPr>
        <w:t xml:space="preserve"> -</w:t>
      </w:r>
      <w:r w:rsidRPr="00305F65">
        <w:rPr>
          <w:rFonts w:ascii="Cambria" w:hAnsi="Cambria" w:cs="Cambria"/>
          <w:sz w:val="28"/>
          <w:szCs w:val="28"/>
          <w:lang w:eastAsia="ru-RU"/>
        </w:rPr>
        <w:t>қ</w:t>
      </w:r>
      <w:r w:rsidRPr="00305F65">
        <w:rPr>
          <w:rFonts w:ascii="Times New Roman Tj" w:hAnsi="Times New Roman Tj" w:cs="Times New Roman"/>
          <w:sz w:val="28"/>
          <w:szCs w:val="28"/>
          <w:lang w:eastAsia="ru-RU"/>
        </w:rPr>
        <w:t>абилав</w:t>
      </w:r>
      <w:r w:rsidRPr="00305F65">
        <w:rPr>
          <w:rFonts w:ascii="Cambria" w:hAnsi="Cambria" w:cs="Cambria"/>
          <w:sz w:val="28"/>
          <w:szCs w:val="28"/>
          <w:lang w:eastAsia="ru-RU"/>
        </w:rPr>
        <w:t>ӣ</w:t>
      </w:r>
      <w:r w:rsidRPr="00305F65">
        <w:rPr>
          <w:rFonts w:ascii="Times New Roman Tj" w:hAnsi="Times New Roman Tj" w:cs="Times New Roman"/>
          <w:sz w:val="28"/>
          <w:szCs w:val="28"/>
          <w:lang w:eastAsia="ru-RU"/>
        </w:rPr>
        <w:t xml:space="preserve">; </w:t>
      </w:r>
    </w:p>
    <w:p w:rsidR="00FE4B0B" w:rsidRPr="00305F65" w:rsidRDefault="00FE4B0B" w:rsidP="00BC2D3E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 w:cs="Times New Roman"/>
          <w:sz w:val="28"/>
          <w:szCs w:val="28"/>
          <w:lang w:val="tg-Cyrl-TJ" w:eastAsia="ru-RU"/>
        </w:rPr>
        <w:t>@84.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Дар байни мардумони эронитабор аввалин эъти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/>
          <w:sz w:val="28"/>
          <w:szCs w:val="28"/>
          <w:lang w:val="tg-Cyrl-TJ"/>
        </w:rPr>
        <w:t>од ва боварие, ки бар пояи парастиши Худо-Ме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Худо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-Хуршед асос ёфтааст, кадом аст? </w:t>
      </w:r>
    </w:p>
    <w:p w:rsidR="00FE4B0B" w:rsidRPr="00305F65" w:rsidRDefault="00FE4B0B" w:rsidP="00BC2D3E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 w:cs="Times New Roman"/>
          <w:sz w:val="28"/>
          <w:szCs w:val="28"/>
          <w:lang w:eastAsia="ru-RU"/>
        </w:rPr>
        <w:t xml:space="preserve">$A) </w:t>
      </w:r>
      <w:r w:rsidRPr="00305F65">
        <w:rPr>
          <w:rFonts w:ascii="Times New Roman Tj" w:hAnsi="Times New Roman Tj"/>
          <w:sz w:val="28"/>
          <w:szCs w:val="28"/>
        </w:rPr>
        <w:t xml:space="preserve">Зарвония; </w:t>
      </w:r>
    </w:p>
    <w:p w:rsidR="00FE4B0B" w:rsidRPr="00305F65" w:rsidRDefault="00FE4B0B" w:rsidP="00BC2D3E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 w:cs="Times New Roman"/>
          <w:sz w:val="28"/>
          <w:szCs w:val="28"/>
          <w:lang w:eastAsia="ru-RU"/>
        </w:rPr>
        <w:t xml:space="preserve">$B) Зардуштия; </w:t>
      </w:r>
    </w:p>
    <w:p w:rsidR="00FE4B0B" w:rsidRPr="00305F65" w:rsidRDefault="00FE4B0B" w:rsidP="00BC2D3E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 w:cs="Times New Roman"/>
          <w:sz w:val="28"/>
          <w:szCs w:val="28"/>
          <w:lang w:eastAsia="ru-RU"/>
        </w:rPr>
        <w:t xml:space="preserve">$C) Маздакия; </w:t>
      </w:r>
    </w:p>
    <w:p w:rsidR="00FE4B0B" w:rsidRPr="00305F65" w:rsidRDefault="00FE4B0B" w:rsidP="00BC2D3E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 w:cs="Times New Roman"/>
          <w:sz w:val="28"/>
          <w:szCs w:val="28"/>
          <w:lang w:eastAsia="ru-RU"/>
        </w:rPr>
        <w:t xml:space="preserve">$D) </w:t>
      </w:r>
      <w:r w:rsidRPr="00305F65">
        <w:rPr>
          <w:rFonts w:ascii="Times New Roman Tj" w:hAnsi="Times New Roman Tj"/>
          <w:sz w:val="28"/>
          <w:szCs w:val="28"/>
          <w:lang w:val="tg-Cyrl-TJ"/>
        </w:rPr>
        <w:t>Ме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рпараст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FE4B0B" w:rsidRPr="00305F65" w:rsidRDefault="00FE4B0B" w:rsidP="00BC2D3E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 w:cs="Times New Roman"/>
          <w:sz w:val="28"/>
          <w:szCs w:val="28"/>
          <w:lang w:eastAsia="ru-RU"/>
        </w:rPr>
        <w:t xml:space="preserve">$E) Монавия; </w:t>
      </w:r>
    </w:p>
    <w:p w:rsidR="00FE4B0B" w:rsidRPr="00305F65" w:rsidRDefault="00FE4B0B" w:rsidP="00BC2D3E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@85. </w:t>
      </w:r>
      <w:r w:rsidRPr="00305F65">
        <w:rPr>
          <w:rFonts w:ascii="Times New Roman Tj" w:hAnsi="Times New Roman Tj"/>
          <w:sz w:val="28"/>
          <w:szCs w:val="28"/>
          <w:lang w:val="tg-Cyrl-TJ"/>
        </w:rPr>
        <w:t>А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/>
          <w:sz w:val="28"/>
          <w:szCs w:val="28"/>
          <w:lang w:val="tg-Cyrl-TJ"/>
        </w:rPr>
        <w:t>идаи: “худои р</w:t>
      </w:r>
      <w:r w:rsidRPr="00305F65">
        <w:rPr>
          <w:rFonts w:ascii="Cambria" w:hAnsi="Cambria" w:cs="Cambria"/>
          <w:sz w:val="28"/>
          <w:szCs w:val="28"/>
          <w:lang w:val="tg-Cyrl-TJ"/>
        </w:rPr>
        <w:t>ӯ</w:t>
      </w:r>
      <w:r w:rsidRPr="00305F65">
        <w:rPr>
          <w:rFonts w:ascii="Times New Roman Tj" w:hAnsi="Times New Roman Tj"/>
          <w:sz w:val="28"/>
          <w:szCs w:val="28"/>
          <w:lang w:val="tg-Cyrl-TJ"/>
        </w:rPr>
        <w:t>шно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, худои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>а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/>
          <w:sz w:val="28"/>
          <w:szCs w:val="28"/>
          <w:lang w:val="tg-Cyrl-TJ"/>
        </w:rPr>
        <w:t>и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/>
          <w:sz w:val="28"/>
          <w:szCs w:val="28"/>
          <w:lang w:val="tg-Cyrl-TJ"/>
        </w:rPr>
        <w:t>ат, танзимкунандаи кор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ои олам,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омии мазлумон, худои 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/>
          <w:sz w:val="28"/>
          <w:szCs w:val="28"/>
          <w:lang w:val="tg-Cyrl-TJ"/>
        </w:rPr>
        <w:t>ангу набард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о будааст, ки тамоми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/>
          <w:sz w:val="28"/>
          <w:szCs w:val="28"/>
          <w:lang w:val="tg-Cyrl-TJ"/>
        </w:rPr>
        <w:t>абоил ва тавоифи ориёи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>ои бостон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 дар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ар 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о ва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ар кишваре </w:t>
      </w:r>
      <w:r w:rsidRPr="00305F65">
        <w:rPr>
          <w:rFonts w:ascii="Cambria" w:hAnsi="Cambria" w:cs="Cambria"/>
          <w:sz w:val="28"/>
          <w:szCs w:val="28"/>
          <w:lang w:val="tg-Cyrl-TJ"/>
        </w:rPr>
        <w:t>ӯ</w:t>
      </w:r>
      <w:r w:rsidRPr="00305F65">
        <w:rPr>
          <w:rFonts w:ascii="Times New Roman Tj" w:hAnsi="Times New Roman Tj"/>
          <w:sz w:val="28"/>
          <w:szCs w:val="28"/>
          <w:lang w:val="tg-Cyrl-TJ"/>
        </w:rPr>
        <w:t>ро мешинохтанд ва месутуданд” ба кадом дин марбут аст?</w:t>
      </w:r>
    </w:p>
    <w:p w:rsidR="00FE4B0B" w:rsidRPr="00305F65" w:rsidRDefault="00FE4B0B" w:rsidP="00BC2D3E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$A) </w:t>
      </w:r>
      <w:r w:rsidRPr="00305F65">
        <w:rPr>
          <w:rFonts w:ascii="Times New Roman Tj" w:hAnsi="Times New Roman Tj"/>
          <w:sz w:val="28"/>
          <w:szCs w:val="28"/>
          <w:lang w:val="tg-Cyrl-TJ"/>
        </w:rPr>
        <w:t>Ме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р; </w:t>
      </w:r>
    </w:p>
    <w:p w:rsidR="00FE4B0B" w:rsidRPr="00305F65" w:rsidRDefault="00FE4B0B" w:rsidP="00BC2D3E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 w:cs="Times New Roman"/>
          <w:sz w:val="28"/>
          <w:szCs w:val="28"/>
          <w:lang w:val="tg-Cyrl-TJ" w:eastAsia="ru-RU"/>
        </w:rPr>
        <w:t>$B) А</w:t>
      </w:r>
      <w:r w:rsidRPr="00305F65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Pr="00305F65"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урамаздо; </w:t>
      </w:r>
    </w:p>
    <w:p w:rsidR="00FE4B0B" w:rsidRPr="00305F65" w:rsidRDefault="00FE4B0B" w:rsidP="00BC2D3E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 w:cs="Times New Roman"/>
          <w:sz w:val="28"/>
          <w:szCs w:val="28"/>
          <w:lang w:val="tg-Cyrl-TJ" w:eastAsia="ru-RU"/>
        </w:rPr>
        <w:t>$C) А</w:t>
      </w:r>
      <w:r w:rsidRPr="00305F65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Pr="00305F65"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риман; </w:t>
      </w:r>
    </w:p>
    <w:p w:rsidR="00FE4B0B" w:rsidRPr="00305F65" w:rsidRDefault="00FE4B0B" w:rsidP="00BC2D3E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$D) Зурвон; </w:t>
      </w:r>
    </w:p>
    <w:p w:rsidR="00FE4B0B" w:rsidRPr="00305F65" w:rsidRDefault="00FE4B0B" w:rsidP="00BC2D3E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$E) </w:t>
      </w:r>
      <w:r w:rsidRPr="00305F65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Pr="00305F65"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урмузд; </w:t>
      </w:r>
    </w:p>
    <w:p w:rsidR="00FE4B0B" w:rsidRPr="00305F65" w:rsidRDefault="00FE4B0B" w:rsidP="00BC2D3E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@86. </w:t>
      </w:r>
      <w:r w:rsidRPr="00305F65">
        <w:rPr>
          <w:rFonts w:ascii="Times New Roman Tj" w:hAnsi="Times New Roman Tj"/>
          <w:sz w:val="28"/>
          <w:szCs w:val="28"/>
          <w:lang w:val="tg-Cyrl-TJ"/>
        </w:rPr>
        <w:t>Дар кадом дини мардумони то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икон-эронитбор Худо дар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ама 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о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озир, бино, шунаво, доно ва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одир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аст, ки дар ислом аз он и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тибос шудааст? </w:t>
      </w:r>
    </w:p>
    <w:p w:rsidR="00FE4B0B" w:rsidRPr="00305F65" w:rsidRDefault="00FE4B0B" w:rsidP="00BC2D3E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$A) 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дар зурдуштия; </w:t>
      </w:r>
    </w:p>
    <w:p w:rsidR="00FE4B0B" w:rsidRPr="00305F65" w:rsidRDefault="00FE4B0B" w:rsidP="00BC2D3E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$B) </w:t>
      </w:r>
      <w:r w:rsidRPr="00305F65">
        <w:rPr>
          <w:rFonts w:ascii="Times New Roman Tj" w:hAnsi="Times New Roman Tj"/>
          <w:sz w:val="28"/>
          <w:szCs w:val="28"/>
          <w:lang w:val="tg-Cyrl-TJ"/>
        </w:rPr>
        <w:t>дар ме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>рпараст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;  </w:t>
      </w:r>
    </w:p>
    <w:p w:rsidR="00FE4B0B" w:rsidRPr="00305F65" w:rsidRDefault="00FE4B0B" w:rsidP="00BC2D3E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 w:cs="Times New Roman"/>
          <w:sz w:val="28"/>
          <w:szCs w:val="28"/>
          <w:lang w:eastAsia="ru-RU"/>
        </w:rPr>
        <w:t xml:space="preserve">$C) дар зурвония; </w:t>
      </w:r>
    </w:p>
    <w:p w:rsidR="00FE4B0B" w:rsidRPr="00305F65" w:rsidRDefault="00FE4B0B" w:rsidP="00BC2D3E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 w:cs="Times New Roman"/>
          <w:sz w:val="28"/>
          <w:szCs w:val="28"/>
          <w:lang w:eastAsia="ru-RU"/>
        </w:rPr>
        <w:t xml:space="preserve">$D) дар монавия;  </w:t>
      </w:r>
    </w:p>
    <w:p w:rsidR="00FE4B0B" w:rsidRPr="00305F65" w:rsidRDefault="00FE4B0B" w:rsidP="00BC2D3E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 w:cs="Times New Roman"/>
          <w:sz w:val="28"/>
          <w:szCs w:val="28"/>
          <w:lang w:eastAsia="ru-RU"/>
        </w:rPr>
        <w:t xml:space="preserve">$E) дар мазакия;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@87. 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/>
          <w:sz w:val="28"/>
          <w:szCs w:val="28"/>
        </w:rPr>
        <w:t>Куштани љонварон ва озор расонидани онњо дар таълимоти кадом дин бадтарин гуноњ дониста мешавад?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u w:val="single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Times New Roman Tj" w:hAnsi="Times New Roman Tj"/>
          <w:sz w:val="28"/>
          <w:szCs w:val="28"/>
        </w:rPr>
        <w:t>Зардуштї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305F65">
        <w:rPr>
          <w:rFonts w:ascii="Times New Roman Tj" w:hAnsi="Times New Roman Tj"/>
          <w:sz w:val="28"/>
          <w:szCs w:val="28"/>
        </w:rPr>
        <w:t>Љайния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Times New Roman Tj" w:hAnsi="Times New Roman Tj"/>
          <w:sz w:val="28"/>
          <w:szCs w:val="28"/>
        </w:rPr>
        <w:t>Яњудї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305F65">
        <w:rPr>
          <w:rFonts w:ascii="Times New Roman Tj" w:hAnsi="Times New Roman Tj"/>
          <w:sz w:val="28"/>
          <w:szCs w:val="28"/>
        </w:rPr>
        <w:t>Масењї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bCs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305F65">
        <w:rPr>
          <w:rFonts w:ascii="Times New Roman Tj" w:hAnsi="Times New Roman Tj"/>
          <w:sz w:val="28"/>
          <w:szCs w:val="28"/>
        </w:rPr>
        <w:t>Ислом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@88. </w:t>
      </w:r>
      <w:r w:rsidRPr="00305F65">
        <w:rPr>
          <w:rFonts w:ascii="Times New Roman Tj" w:hAnsi="Times New Roman Tj"/>
          <w:iCs/>
          <w:sz w:val="28"/>
          <w:szCs w:val="28"/>
        </w:rPr>
        <w:t>Антропоморфизм ч</w:t>
      </w:r>
      <w:r w:rsidRPr="00305F65">
        <w:rPr>
          <w:rFonts w:ascii="Cambria" w:hAnsi="Cambria" w:cs="Cambria"/>
          <w:iCs/>
          <w:sz w:val="28"/>
          <w:szCs w:val="28"/>
        </w:rPr>
        <w:t>ӣ</w:t>
      </w:r>
      <w:r w:rsidRPr="00305F65">
        <w:rPr>
          <w:rFonts w:ascii="Times New Roman Tj" w:hAnsi="Times New Roman Tj"/>
          <w:iCs/>
          <w:sz w:val="28"/>
          <w:szCs w:val="28"/>
        </w:rPr>
        <w:t xml:space="preserve"> маъно дорад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Times New Roman Tj" w:hAnsi="Times New Roman Tj"/>
          <w:sz w:val="28"/>
          <w:szCs w:val="28"/>
        </w:rPr>
        <w:t>таљассуми худоён дар шакли инсон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тасаввури худоён дар шакли мору ќурбоќќаву калтакалос-хазандањо;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$C) тасаввури худоён дар шакли дарахт ё растанї;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 тасаввурот дар бораи табдил шудани одамон ба њайвонот ва тавир ё тасаввури худоён дар шакли њайвон;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тасаввури худоён дар шакли 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исм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бе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@89. </w:t>
      </w:r>
      <w:r w:rsidRPr="00305F65">
        <w:rPr>
          <w:rFonts w:ascii="Times New Roman Tj" w:hAnsi="Times New Roman Tj"/>
          <w:iCs/>
          <w:sz w:val="28"/>
          <w:szCs w:val="28"/>
          <w:lang w:val="tg-Cyrl-TJ"/>
        </w:rPr>
        <w:t>Худоёни ну</w:t>
      </w:r>
      <w:r w:rsidRPr="00305F65">
        <w:rPr>
          <w:rFonts w:ascii="Cambria" w:hAnsi="Cambria" w:cs="Cambria"/>
          <w:iCs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iCs/>
          <w:sz w:val="28"/>
          <w:szCs w:val="28"/>
          <w:lang w:val="tg-Cyrl-TJ"/>
        </w:rPr>
        <w:t>гона</w:t>
      </w:r>
      <w:r w:rsidRPr="00305F65">
        <w:rPr>
          <w:rFonts w:ascii="Times New Roman Tj" w:hAnsi="Times New Roman Tj"/>
          <w:iCs/>
          <w:noProof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/>
          <w:iCs/>
          <w:sz w:val="28"/>
          <w:szCs w:val="28"/>
          <w:lang w:val="tg-Cyrl-TJ"/>
        </w:rPr>
        <w:t xml:space="preserve">– эннеада, аз </w:t>
      </w:r>
      <w:r w:rsidRPr="00305F65">
        <w:rPr>
          <w:rFonts w:ascii="Cambria" w:hAnsi="Cambria" w:cs="Cambria"/>
          <w:iCs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iCs/>
          <w:sz w:val="28"/>
          <w:szCs w:val="28"/>
          <w:lang w:val="tg-Cyrl-TJ"/>
        </w:rPr>
        <w:t>умла</w:t>
      </w:r>
      <w:r w:rsidRPr="00305F65">
        <w:rPr>
          <w:rFonts w:ascii="Times New Roman Tj" w:hAnsi="Times New Roman Tj"/>
          <w:iCs/>
          <w:sz w:val="28"/>
          <w:szCs w:val="28"/>
          <w:lang w:val="tg-Cyrl-TJ"/>
        </w:rPr>
        <w:t xml:space="preserve"> «Раъ» ё «Ра» - мазњари хуршед, «Шу ё Су» - мазњари </w:t>
      </w:r>
      <w:r w:rsidRPr="00305F65">
        <w:rPr>
          <w:rFonts w:ascii="Times New Roman Tj" w:hAnsi="Times New Roman Tj"/>
          <w:iCs/>
          <w:noProof/>
          <w:sz w:val="28"/>
          <w:szCs w:val="28"/>
          <w:lang w:val="tg-Cyrl-TJ"/>
        </w:rPr>
        <w:t>њ</w:t>
      </w:r>
      <w:r w:rsidRPr="00305F65">
        <w:rPr>
          <w:rFonts w:ascii="Times New Roman Tj" w:hAnsi="Times New Roman Tj" w:cs="Times New Roman Tj"/>
          <w:iCs/>
          <w:noProof/>
          <w:sz w:val="28"/>
          <w:szCs w:val="28"/>
          <w:lang w:val="tg-Cyrl-TJ"/>
        </w:rPr>
        <w:t>аво,</w:t>
      </w:r>
      <w:r w:rsidRPr="00305F65">
        <w:rPr>
          <w:rFonts w:ascii="Times New Roman Tj" w:hAnsi="Times New Roman Tj"/>
          <w:iCs/>
          <w:sz w:val="28"/>
          <w:szCs w:val="28"/>
          <w:lang w:val="tg-Cyrl-TJ"/>
        </w:rPr>
        <w:t xml:space="preserve"> «Тефнут» - </w:t>
      </w:r>
      <w:r w:rsidRPr="00305F65">
        <w:rPr>
          <w:rFonts w:ascii="Times New Roman Tj" w:hAnsi="Times New Roman Tj"/>
          <w:iCs/>
          <w:noProof/>
          <w:sz w:val="28"/>
          <w:szCs w:val="28"/>
          <w:lang w:val="tg-Cyrl-TJ"/>
        </w:rPr>
        <w:t>мазњ</w:t>
      </w:r>
      <w:r w:rsidRPr="00305F65">
        <w:rPr>
          <w:rFonts w:ascii="Times New Roman Tj" w:hAnsi="Times New Roman Tj" w:cs="Times New Roman Tj"/>
          <w:iCs/>
          <w:noProof/>
          <w:sz w:val="28"/>
          <w:szCs w:val="28"/>
          <w:lang w:val="tg-Cyrl-TJ"/>
        </w:rPr>
        <w:t>ари</w:t>
      </w:r>
      <w:r w:rsidRPr="00305F65">
        <w:rPr>
          <w:rFonts w:ascii="Times New Roman Tj" w:hAnsi="Times New Roman Tj"/>
          <w:iCs/>
          <w:noProof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/>
          <w:iCs/>
          <w:sz w:val="28"/>
          <w:szCs w:val="28"/>
          <w:lang w:val="tg-Cyrl-TJ"/>
        </w:rPr>
        <w:t>хало ва нес</w:t>
      </w:r>
      <w:r w:rsidRPr="00305F65">
        <w:rPr>
          <w:rFonts w:ascii="Times New Roman Tj" w:hAnsi="Times New Roman Tj"/>
          <w:iCs/>
          <w:noProof/>
          <w:sz w:val="28"/>
          <w:szCs w:val="28"/>
          <w:lang w:val="tg-Cyrl-TJ"/>
        </w:rPr>
        <w:t>т</w:t>
      </w:r>
      <w:r w:rsidRPr="00305F65">
        <w:rPr>
          <w:rFonts w:ascii="Times New Roman Tj" w:eastAsia="MS Mincho" w:hAnsi="Times New Roman Tj" w:cs="MS Mincho"/>
          <w:iCs/>
          <w:noProof/>
          <w:sz w:val="28"/>
          <w:szCs w:val="28"/>
          <w:lang w:val="tg-Cyrl-TJ"/>
        </w:rPr>
        <w:t>ї,</w:t>
      </w:r>
      <w:r w:rsidRPr="00305F65">
        <w:rPr>
          <w:rFonts w:ascii="Times New Roman Tj" w:hAnsi="Times New Roman Tj"/>
          <w:iCs/>
          <w:sz w:val="28"/>
          <w:szCs w:val="28"/>
          <w:lang w:val="tg-Cyrl-TJ"/>
        </w:rPr>
        <w:t xml:space="preserve"> «Чеб» - худои замин, «Нут» - олињаи осмон, «Осирис» - ё худ Азирис - Худои Нил, «Изис» - худои замини </w:t>
      </w:r>
      <w:r w:rsidRPr="00305F65">
        <w:rPr>
          <w:rFonts w:ascii="Times New Roman Tj" w:hAnsi="Times New Roman Tj"/>
          <w:iCs/>
          <w:noProof/>
          <w:sz w:val="28"/>
          <w:szCs w:val="28"/>
          <w:lang w:val="tg-Cyrl-TJ"/>
        </w:rPr>
        <w:t>њ</w:t>
      </w:r>
      <w:r w:rsidRPr="00305F65">
        <w:rPr>
          <w:rFonts w:ascii="Times New Roman Tj" w:hAnsi="Times New Roman Tj" w:cs="Times New Roman Tj"/>
          <w:iCs/>
          <w:noProof/>
          <w:sz w:val="28"/>
          <w:szCs w:val="28"/>
          <w:lang w:val="tg-Cyrl-TJ"/>
        </w:rPr>
        <w:t>осилхез,</w:t>
      </w:r>
      <w:r w:rsidRPr="00305F65">
        <w:rPr>
          <w:rFonts w:ascii="Times New Roman Tj" w:hAnsi="Times New Roman Tj"/>
          <w:iCs/>
          <w:sz w:val="28"/>
          <w:szCs w:val="28"/>
          <w:lang w:val="tg-Cyrl-TJ"/>
        </w:rPr>
        <w:t xml:space="preserve"> «Сит» - худои сањро,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/>
          <w:iCs/>
          <w:sz w:val="28"/>
          <w:szCs w:val="28"/>
          <w:lang w:val="tg-Cyrl-TJ"/>
        </w:rPr>
        <w:t>«Нифтис» - худои замини нокорам дар кадоме аз ин тамаддун</w:t>
      </w:r>
      <w:r w:rsidRPr="00305F65">
        <w:rPr>
          <w:rFonts w:ascii="Cambria" w:hAnsi="Cambria" w:cs="Cambria"/>
          <w:iCs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iCs/>
          <w:sz w:val="28"/>
          <w:szCs w:val="28"/>
          <w:lang w:val="tg-Cyrl-TJ"/>
        </w:rPr>
        <w:t>ои</w:t>
      </w:r>
      <w:r w:rsidRPr="00305F65">
        <w:rPr>
          <w:rFonts w:ascii="Times New Roman Tj" w:hAnsi="Times New Roman Tj"/>
          <w:iCs/>
          <w:sz w:val="28"/>
          <w:szCs w:val="28"/>
          <w:lang w:val="tg-Cyrl-TJ"/>
        </w:rPr>
        <w:t xml:space="preserve"> бостон</w:t>
      </w:r>
      <w:r w:rsidRPr="00305F65">
        <w:rPr>
          <w:rFonts w:ascii="Cambria" w:hAnsi="Cambria" w:cs="Cambria"/>
          <w:iCs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iCs/>
          <w:sz w:val="28"/>
          <w:szCs w:val="28"/>
          <w:lang w:val="tg-Cyrl-TJ"/>
        </w:rPr>
        <w:t xml:space="preserve"> эътироф карда мешуд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Мисри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 Бобулистон;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Рими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 Юнони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инди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@90.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/>
          <w:iCs/>
          <w:sz w:val="28"/>
          <w:szCs w:val="28"/>
          <w:lang w:val="tg-Cyrl-TJ"/>
        </w:rPr>
        <w:t>Дар кадоме аз ин дин</w:t>
      </w:r>
      <w:r w:rsidRPr="00305F65">
        <w:rPr>
          <w:rFonts w:ascii="Cambria" w:hAnsi="Cambria" w:cs="Cambria"/>
          <w:iCs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iCs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iCs/>
          <w:sz w:val="28"/>
          <w:szCs w:val="28"/>
          <w:lang w:val="tg-Cyrl-TJ"/>
        </w:rPr>
        <w:t xml:space="preserve"> теъдоди 330 милион худо ё оли</w:t>
      </w:r>
      <w:r w:rsidRPr="00305F65">
        <w:rPr>
          <w:rFonts w:ascii="Cambria" w:hAnsi="Cambria" w:cs="Cambria"/>
          <w:iCs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iCs/>
          <w:sz w:val="28"/>
          <w:szCs w:val="28"/>
          <w:lang w:val="tg-Cyrl-TJ"/>
        </w:rPr>
        <w:t>а</w:t>
      </w:r>
      <w:r w:rsidRPr="00305F65">
        <w:rPr>
          <w:rFonts w:ascii="Cambria" w:hAnsi="Cambria" w:cs="Cambria"/>
          <w:iCs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iCs/>
          <w:sz w:val="28"/>
          <w:szCs w:val="28"/>
          <w:lang w:val="tg-Cyrl-TJ"/>
        </w:rPr>
        <w:t>ои</w:t>
      </w:r>
      <w:r w:rsidRPr="00305F65">
        <w:rPr>
          <w:rFonts w:ascii="Times New Roman Tj" w:hAnsi="Times New Roman Tj"/>
          <w:iCs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iCs/>
          <w:sz w:val="28"/>
          <w:szCs w:val="28"/>
          <w:lang w:val="tg-Cyrl-TJ"/>
        </w:rPr>
        <w:t>му</w:t>
      </w:r>
      <w:r w:rsidRPr="00305F65">
        <w:rPr>
          <w:rFonts w:ascii="Cambria" w:hAnsi="Cambria" w:cs="Cambria"/>
          <w:iCs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iCs/>
          <w:sz w:val="28"/>
          <w:szCs w:val="28"/>
          <w:lang w:val="tg-Cyrl-TJ"/>
        </w:rPr>
        <w:t>аддаст</w:t>
      </w:r>
      <w:r w:rsidRPr="00305F65">
        <w:rPr>
          <w:rFonts w:ascii="Times New Roman Tj" w:hAnsi="Times New Roman Tj"/>
          <w:iCs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iCs/>
          <w:sz w:val="28"/>
          <w:szCs w:val="28"/>
          <w:lang w:val="tg-Cyrl-TJ"/>
        </w:rPr>
        <w:t>шинохта</w:t>
      </w:r>
      <w:r w:rsidRPr="00305F65">
        <w:rPr>
          <w:rFonts w:ascii="Times New Roman Tj" w:hAnsi="Times New Roman Tj"/>
          <w:iCs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iCs/>
          <w:sz w:val="28"/>
          <w:szCs w:val="28"/>
          <w:lang w:val="tg-Cyrl-TJ"/>
        </w:rPr>
        <w:t>мешавад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айния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Буддоия;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индуия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 Ба</w:t>
      </w:r>
      <w:r w:rsidRPr="00305F65">
        <w:rPr>
          <w:rFonts w:ascii="Cambria" w:hAnsi="Cambria" w:cs="Cambria"/>
          <w:sz w:val="28"/>
          <w:szCs w:val="28"/>
          <w:lang w:val="tg-Cyrl-TJ"/>
        </w:rPr>
        <w:t>ҳҳ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оия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Сикхия;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@91. Фариштагони шашгонаи асотири зардуштияро номбар созед: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Митра-Ва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умана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Варуна</w:t>
      </w:r>
      <w:r w:rsidRPr="00305F65">
        <w:rPr>
          <w:rFonts w:ascii="Times New Roman Tj" w:hAnsi="Times New Roman Tj"/>
          <w:sz w:val="28"/>
          <w:szCs w:val="28"/>
        </w:rPr>
        <w:t xml:space="preserve">- </w:t>
      </w:r>
      <w:r w:rsidRPr="00305F65">
        <w:rPr>
          <w:rFonts w:ascii="Times New Roman Tj" w:hAnsi="Times New Roman Tj" w:cs="Times New Roman Tj"/>
          <w:sz w:val="28"/>
          <w:szCs w:val="28"/>
        </w:rPr>
        <w:t>Аша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Индра</w:t>
      </w:r>
      <w:r w:rsidRPr="00305F65">
        <w:rPr>
          <w:rFonts w:ascii="Times New Roman Tj" w:hAnsi="Times New Roman Tj"/>
          <w:sz w:val="28"/>
          <w:szCs w:val="28"/>
        </w:rPr>
        <w:t xml:space="preserve">- </w:t>
      </w:r>
      <w:r w:rsidRPr="00305F65">
        <w:rPr>
          <w:rFonts w:ascii="Times New Roman Tj" w:hAnsi="Times New Roman Tj" w:cs="Times New Roman Tj"/>
          <w:sz w:val="28"/>
          <w:szCs w:val="28"/>
        </w:rPr>
        <w:t>Хашсара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Сарасвати</w:t>
      </w:r>
      <w:r w:rsidRPr="00305F65">
        <w:rPr>
          <w:rFonts w:ascii="Times New Roman Tj" w:hAnsi="Times New Roman Tj"/>
          <w:sz w:val="28"/>
          <w:szCs w:val="28"/>
        </w:rPr>
        <w:t>-</w:t>
      </w:r>
      <w:r w:rsidRPr="00305F65">
        <w:rPr>
          <w:rFonts w:ascii="Times New Roman Tj" w:hAnsi="Times New Roman Tj" w:cs="Times New Roman Tj"/>
          <w:sz w:val="28"/>
          <w:szCs w:val="28"/>
        </w:rPr>
        <w:t>Арамати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Армаийт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- </w:t>
      </w:r>
      <w:r w:rsidRPr="00305F65">
        <w:rPr>
          <w:rFonts w:ascii="Times New Roman Tj" w:hAnsi="Times New Roman Tj" w:cs="Times New Roman Tj"/>
          <w:sz w:val="28"/>
          <w:szCs w:val="28"/>
        </w:rPr>
        <w:t>Дуностая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урватот</w:t>
      </w:r>
      <w:r w:rsidRPr="00305F65">
        <w:rPr>
          <w:rFonts w:ascii="Times New Roman Tj" w:hAnsi="Times New Roman Tj"/>
          <w:sz w:val="28"/>
          <w:szCs w:val="28"/>
        </w:rPr>
        <w:t xml:space="preserve">- </w:t>
      </w:r>
      <w:r w:rsidRPr="00305F65">
        <w:rPr>
          <w:rFonts w:ascii="Times New Roman Tj" w:hAnsi="Times New Roman Tj" w:cs="Times New Roman Tj"/>
          <w:sz w:val="28"/>
          <w:szCs w:val="28"/>
        </w:rPr>
        <w:t>Амиртот</w:t>
      </w:r>
      <w:r w:rsidRPr="00305F65">
        <w:rPr>
          <w:rFonts w:ascii="Times New Roman Tj" w:hAnsi="Times New Roman Tj"/>
          <w:sz w:val="28"/>
          <w:szCs w:val="28"/>
        </w:rPr>
        <w:t xml:space="preserve">;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Митра-Ва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умана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Варуна</w:t>
      </w:r>
      <w:r w:rsidRPr="00305F65">
        <w:rPr>
          <w:rFonts w:ascii="Times New Roman Tj" w:hAnsi="Times New Roman Tj"/>
          <w:sz w:val="28"/>
          <w:szCs w:val="28"/>
        </w:rPr>
        <w:t xml:space="preserve">- </w:t>
      </w:r>
      <w:r w:rsidRPr="00305F65">
        <w:rPr>
          <w:rFonts w:ascii="Times New Roman Tj" w:hAnsi="Times New Roman Tj" w:cs="Times New Roman Tj"/>
          <w:sz w:val="28"/>
          <w:szCs w:val="28"/>
        </w:rPr>
        <w:t>Аша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Индра</w:t>
      </w:r>
      <w:r w:rsidRPr="00305F65">
        <w:rPr>
          <w:rFonts w:ascii="Times New Roman Tj" w:hAnsi="Times New Roman Tj"/>
          <w:sz w:val="28"/>
          <w:szCs w:val="28"/>
        </w:rPr>
        <w:t xml:space="preserve">- </w:t>
      </w:r>
      <w:r w:rsidRPr="00305F65">
        <w:rPr>
          <w:rFonts w:ascii="Times New Roman Tj" w:hAnsi="Times New Roman Tj" w:cs="Times New Roman Tj"/>
          <w:sz w:val="28"/>
          <w:szCs w:val="28"/>
        </w:rPr>
        <w:t>Хашсара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Сарасвати</w:t>
      </w:r>
      <w:r w:rsidRPr="00305F65">
        <w:rPr>
          <w:rFonts w:ascii="Times New Roman Tj" w:hAnsi="Times New Roman Tj"/>
          <w:sz w:val="28"/>
          <w:szCs w:val="28"/>
        </w:rPr>
        <w:t>-</w:t>
      </w:r>
      <w:r w:rsidRPr="00305F65">
        <w:rPr>
          <w:rFonts w:ascii="Times New Roman Tj" w:hAnsi="Times New Roman Tj" w:cs="Times New Roman Tj"/>
          <w:sz w:val="28"/>
          <w:szCs w:val="28"/>
        </w:rPr>
        <w:t>Арамати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Армаийт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-</w:t>
      </w:r>
      <w:r w:rsidRPr="00305F65">
        <w:rPr>
          <w:rFonts w:ascii="Times New Roman Tj" w:hAnsi="Times New Roman Tj" w:cs="Times New Roman Tj"/>
          <w:sz w:val="28"/>
          <w:szCs w:val="28"/>
        </w:rPr>
        <w:t>Дуностая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абраил</w:t>
      </w:r>
      <w:r w:rsidRPr="00305F65">
        <w:rPr>
          <w:rFonts w:ascii="Times New Roman Tj" w:hAnsi="Times New Roman Tj"/>
          <w:sz w:val="28"/>
          <w:szCs w:val="28"/>
        </w:rPr>
        <w:t xml:space="preserve">;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Митра-Ва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умана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Варуна</w:t>
      </w:r>
      <w:r w:rsidRPr="00305F65">
        <w:rPr>
          <w:rFonts w:ascii="Times New Roman Tj" w:hAnsi="Times New Roman Tj"/>
          <w:sz w:val="28"/>
          <w:szCs w:val="28"/>
        </w:rPr>
        <w:t xml:space="preserve">- </w:t>
      </w:r>
      <w:r w:rsidRPr="00305F65">
        <w:rPr>
          <w:rFonts w:ascii="Times New Roman Tj" w:hAnsi="Times New Roman Tj" w:cs="Times New Roman Tj"/>
          <w:sz w:val="28"/>
          <w:szCs w:val="28"/>
        </w:rPr>
        <w:t>Аша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Индра</w:t>
      </w:r>
      <w:r w:rsidRPr="00305F65">
        <w:rPr>
          <w:rFonts w:ascii="Times New Roman Tj" w:hAnsi="Times New Roman Tj"/>
          <w:sz w:val="28"/>
          <w:szCs w:val="28"/>
        </w:rPr>
        <w:t xml:space="preserve">- </w:t>
      </w:r>
      <w:r w:rsidRPr="00305F65">
        <w:rPr>
          <w:rFonts w:ascii="Times New Roman Tj" w:hAnsi="Times New Roman Tj" w:cs="Times New Roman Tj"/>
          <w:sz w:val="28"/>
          <w:szCs w:val="28"/>
        </w:rPr>
        <w:t>Хашсара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Са</w:t>
      </w:r>
      <w:r w:rsidRPr="00305F65">
        <w:rPr>
          <w:rFonts w:ascii="Times New Roman Tj" w:hAnsi="Times New Roman Tj"/>
          <w:sz w:val="28"/>
          <w:szCs w:val="28"/>
        </w:rPr>
        <w:t>расвати-Арамати, Армаийт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Дуностая, Азроил;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Митра-Ва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умана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Варуна</w:t>
      </w:r>
      <w:r w:rsidRPr="00305F65">
        <w:rPr>
          <w:rFonts w:ascii="Times New Roman Tj" w:hAnsi="Times New Roman Tj"/>
          <w:sz w:val="28"/>
          <w:szCs w:val="28"/>
        </w:rPr>
        <w:t xml:space="preserve">- </w:t>
      </w:r>
      <w:r w:rsidRPr="00305F65">
        <w:rPr>
          <w:rFonts w:ascii="Times New Roman Tj" w:hAnsi="Times New Roman Tj" w:cs="Times New Roman Tj"/>
          <w:sz w:val="28"/>
          <w:szCs w:val="28"/>
        </w:rPr>
        <w:t>Аша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Индра</w:t>
      </w:r>
      <w:r w:rsidRPr="00305F65">
        <w:rPr>
          <w:rFonts w:ascii="Times New Roman Tj" w:hAnsi="Times New Roman Tj"/>
          <w:sz w:val="28"/>
          <w:szCs w:val="28"/>
        </w:rPr>
        <w:t xml:space="preserve">- </w:t>
      </w:r>
      <w:r w:rsidRPr="00305F65">
        <w:rPr>
          <w:rFonts w:ascii="Times New Roman Tj" w:hAnsi="Times New Roman Tj" w:cs="Times New Roman Tj"/>
          <w:sz w:val="28"/>
          <w:szCs w:val="28"/>
        </w:rPr>
        <w:t>Хашсара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Сарасвати</w:t>
      </w:r>
      <w:r w:rsidRPr="00305F65">
        <w:rPr>
          <w:rFonts w:ascii="Times New Roman Tj" w:hAnsi="Times New Roman Tj"/>
          <w:sz w:val="28"/>
          <w:szCs w:val="28"/>
        </w:rPr>
        <w:t>-</w:t>
      </w:r>
      <w:r w:rsidRPr="00305F65">
        <w:rPr>
          <w:rFonts w:ascii="Times New Roman Tj" w:hAnsi="Times New Roman Tj" w:cs="Times New Roman Tj"/>
          <w:sz w:val="28"/>
          <w:szCs w:val="28"/>
        </w:rPr>
        <w:t>Арамати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Армаийт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- </w:t>
      </w:r>
      <w:r w:rsidRPr="00305F65">
        <w:rPr>
          <w:rFonts w:ascii="Times New Roman Tj" w:hAnsi="Times New Roman Tj" w:cs="Times New Roman Tj"/>
          <w:sz w:val="28"/>
          <w:szCs w:val="28"/>
        </w:rPr>
        <w:t>Дуностая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Микоил</w:t>
      </w:r>
      <w:r w:rsidRPr="00305F65">
        <w:rPr>
          <w:rFonts w:ascii="Times New Roman Tj" w:hAnsi="Times New Roman Tj"/>
          <w:sz w:val="28"/>
          <w:szCs w:val="28"/>
        </w:rPr>
        <w:t xml:space="preserve">;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Митра-Ва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умана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Варуна</w:t>
      </w:r>
      <w:r w:rsidRPr="00305F65">
        <w:rPr>
          <w:rFonts w:ascii="Times New Roman Tj" w:hAnsi="Times New Roman Tj"/>
          <w:sz w:val="28"/>
          <w:szCs w:val="28"/>
        </w:rPr>
        <w:t xml:space="preserve">- </w:t>
      </w:r>
      <w:r w:rsidRPr="00305F65">
        <w:rPr>
          <w:rFonts w:ascii="Times New Roman Tj" w:hAnsi="Times New Roman Tj" w:cs="Times New Roman Tj"/>
          <w:sz w:val="28"/>
          <w:szCs w:val="28"/>
        </w:rPr>
        <w:t>Аша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Индра</w:t>
      </w:r>
      <w:r w:rsidRPr="00305F65">
        <w:rPr>
          <w:rFonts w:ascii="Times New Roman Tj" w:hAnsi="Times New Roman Tj"/>
          <w:sz w:val="28"/>
          <w:szCs w:val="28"/>
        </w:rPr>
        <w:t xml:space="preserve">- </w:t>
      </w:r>
      <w:r w:rsidRPr="00305F65">
        <w:rPr>
          <w:rFonts w:ascii="Times New Roman Tj" w:hAnsi="Times New Roman Tj" w:cs="Times New Roman Tj"/>
          <w:sz w:val="28"/>
          <w:szCs w:val="28"/>
        </w:rPr>
        <w:t>Хашсара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Сарасвати</w:t>
      </w:r>
      <w:r w:rsidRPr="00305F65">
        <w:rPr>
          <w:rFonts w:ascii="Times New Roman Tj" w:hAnsi="Times New Roman Tj"/>
          <w:sz w:val="28"/>
          <w:szCs w:val="28"/>
        </w:rPr>
        <w:t>-</w:t>
      </w:r>
      <w:r w:rsidRPr="00305F65">
        <w:rPr>
          <w:rFonts w:ascii="Times New Roman Tj" w:hAnsi="Times New Roman Tj" w:cs="Times New Roman Tj"/>
          <w:sz w:val="28"/>
          <w:szCs w:val="28"/>
        </w:rPr>
        <w:t>Арамати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Армаийт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-</w:t>
      </w:r>
      <w:r w:rsidRPr="00305F65">
        <w:rPr>
          <w:rFonts w:ascii="Times New Roman Tj" w:hAnsi="Times New Roman Tj" w:cs="Times New Roman Tj"/>
          <w:sz w:val="28"/>
          <w:szCs w:val="28"/>
        </w:rPr>
        <w:t>Дуностая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Исрофил</w:t>
      </w:r>
      <w:r w:rsidRPr="00305F65">
        <w:rPr>
          <w:rFonts w:ascii="Times New Roman Tj" w:hAnsi="Times New Roman Tj"/>
          <w:sz w:val="28"/>
          <w:szCs w:val="28"/>
        </w:rPr>
        <w:t xml:space="preserve">;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@92.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/>
          <w:sz w:val="28"/>
          <w:szCs w:val="28"/>
        </w:rPr>
        <w:t>Дар асотири кадоме аз ин бобавр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ои</w:t>
      </w:r>
      <w:r w:rsidRPr="00305F65">
        <w:rPr>
          <w:rFonts w:ascii="Times New Roman Tj" w:hAnsi="Times New Roman Tj"/>
          <w:sz w:val="28"/>
          <w:szCs w:val="28"/>
        </w:rPr>
        <w:t xml:space="preserve"> эроинитаборон адади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афт му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/>
          <w:sz w:val="28"/>
          <w:szCs w:val="28"/>
        </w:rPr>
        <w:t xml:space="preserve">аддас дониста мешуд? 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</w:t>
      </w:r>
      <w:r w:rsidRPr="00305F65">
        <w:rPr>
          <w:rFonts w:ascii="Times New Roman Tj" w:hAnsi="Times New Roman Tj"/>
          <w:sz w:val="28"/>
          <w:szCs w:val="28"/>
          <w:lang w:val="en-US"/>
        </w:rPr>
        <w:t>A</w:t>
      </w:r>
      <w:r w:rsidRPr="00305F65">
        <w:rPr>
          <w:rFonts w:ascii="Times New Roman Tj" w:hAnsi="Times New Roman Tj"/>
          <w:sz w:val="28"/>
          <w:szCs w:val="28"/>
        </w:rPr>
        <w:t>) Дар митраизм, ки ин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о иборат буданд: 1. Калог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(каргаси) мансуб ба Аторид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 xml:space="preserve">авою бод, 2.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амсар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мансуб ба З</w:t>
      </w:r>
      <w:r w:rsidRPr="00305F65">
        <w:rPr>
          <w:rFonts w:ascii="Cambria" w:hAnsi="Cambria" w:cs="Cambria"/>
          <w:sz w:val="28"/>
          <w:szCs w:val="28"/>
        </w:rPr>
        <w:t>ӯҳ</w:t>
      </w:r>
      <w:r w:rsidRPr="00305F65">
        <w:rPr>
          <w:rFonts w:ascii="Times New Roman Tj" w:hAnsi="Times New Roman Tj"/>
          <w:sz w:val="28"/>
          <w:szCs w:val="28"/>
        </w:rPr>
        <w:t>ра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но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иди намоди об, 3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сарбози мансуб ба Мазра Ба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ром ё Марос, намонди хок, 4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шир мансуби ба Муштар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, хурмузд ё Юпитер, намоди оташ; 5 – порсо (порс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) мансуб ба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/>
          <w:sz w:val="28"/>
          <w:szCs w:val="28"/>
        </w:rPr>
        <w:t>амар; 6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пайкари Хуршед мансуб ба Ме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рпаймо – ситораи суб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 xml:space="preserve">.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елиюс (Гелий) намоди сел; 7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>пири муршид, мансуб ба Зу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ал, Кайкон ё Сатурн;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Дар маздакия, ки ин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о иборат буданд: 1. Калог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(каргаси) мансуб ба Аторид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 xml:space="preserve">авою бод, 2.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амсар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мансуб ба З</w:t>
      </w:r>
      <w:r w:rsidRPr="00305F65">
        <w:rPr>
          <w:rFonts w:ascii="Cambria" w:hAnsi="Cambria" w:cs="Cambria"/>
          <w:sz w:val="28"/>
          <w:szCs w:val="28"/>
        </w:rPr>
        <w:t>ӯҳ</w:t>
      </w:r>
      <w:r w:rsidRPr="00305F65">
        <w:rPr>
          <w:rFonts w:ascii="Times New Roman Tj" w:hAnsi="Times New Roman Tj"/>
          <w:sz w:val="28"/>
          <w:szCs w:val="28"/>
        </w:rPr>
        <w:t>ра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но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иди намоди об, 3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сарбози мансуб ба Мазра Ба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ром ё Марос, намонди хок, 4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шир мансуби ба Муштар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, хурмузд ё Юпитер, намоди оташ; 5 – порсо (порс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) мансуб ба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/>
          <w:sz w:val="28"/>
          <w:szCs w:val="28"/>
        </w:rPr>
        <w:t>амар; 6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пайкари Хуршед мансуб ба Ме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рпаймо – ситораи суб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 xml:space="preserve">.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елиюс (Гелий) намоди сел; 7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>пири муршид, мансуб ба Зу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ал, Кайкон ё Сатурн;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</w:t>
      </w:r>
      <w:r w:rsidRPr="00305F65">
        <w:rPr>
          <w:rFonts w:ascii="Times New Roman Tj" w:hAnsi="Times New Roman Tj"/>
          <w:sz w:val="28"/>
          <w:szCs w:val="28"/>
          <w:lang w:val="en-US"/>
        </w:rPr>
        <w:t>C</w:t>
      </w:r>
      <w:r w:rsidRPr="00305F65">
        <w:rPr>
          <w:rFonts w:ascii="Times New Roman Tj" w:hAnsi="Times New Roman Tj"/>
          <w:sz w:val="28"/>
          <w:szCs w:val="28"/>
        </w:rPr>
        <w:t>) Дар монавия, ки ин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о иборат буданд: 1. Калог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(каргаси) мансуб ба Аторид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 xml:space="preserve">авою бод, 2.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амсар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мансуб ба З</w:t>
      </w:r>
      <w:r w:rsidRPr="00305F65">
        <w:rPr>
          <w:rFonts w:ascii="Cambria" w:hAnsi="Cambria" w:cs="Cambria"/>
          <w:sz w:val="28"/>
          <w:szCs w:val="28"/>
        </w:rPr>
        <w:t>ӯҳ</w:t>
      </w:r>
      <w:r w:rsidRPr="00305F65">
        <w:rPr>
          <w:rFonts w:ascii="Times New Roman Tj" w:hAnsi="Times New Roman Tj"/>
          <w:sz w:val="28"/>
          <w:szCs w:val="28"/>
        </w:rPr>
        <w:t>ра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но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иди намоди об, 3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сарбози мансуб ба Мазра Ба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 xml:space="preserve">ром ё Марос, намонди хок, 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>$ шир мансуби ба Муштар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, хурмузд ё Юпитер, намоди оташ; 5 – порсо (порс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) мансуб ба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/>
          <w:sz w:val="28"/>
          <w:szCs w:val="28"/>
        </w:rPr>
        <w:t>амар; 6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пайкари Хуршед мансуб ба Ме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рпаймо – ситораи суб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 xml:space="preserve">.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елиюс (Гелий) намоди сел; 7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>пири муршид, мансуб ба Зу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ал, Кайкон ё Сатурн;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</w:t>
      </w:r>
      <w:r w:rsidRPr="00305F65">
        <w:rPr>
          <w:rFonts w:ascii="Times New Roman Tj" w:hAnsi="Times New Roman Tj"/>
          <w:sz w:val="28"/>
          <w:szCs w:val="28"/>
          <w:lang w:val="en-US"/>
        </w:rPr>
        <w:t>D</w:t>
      </w:r>
      <w:r w:rsidRPr="00305F65">
        <w:rPr>
          <w:rFonts w:ascii="Times New Roman Tj" w:hAnsi="Times New Roman Tj"/>
          <w:sz w:val="28"/>
          <w:szCs w:val="28"/>
        </w:rPr>
        <w:t>) Дар зурвония, ки ин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о иборат буданд: 1. Калог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(каргаси) мансуб ба Аторид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 xml:space="preserve">авою бод, 2.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амсар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мансуб ба З</w:t>
      </w:r>
      <w:r w:rsidRPr="00305F65">
        <w:rPr>
          <w:rFonts w:ascii="Cambria" w:hAnsi="Cambria" w:cs="Cambria"/>
          <w:sz w:val="28"/>
          <w:szCs w:val="28"/>
        </w:rPr>
        <w:t>ӯҳ</w:t>
      </w:r>
      <w:r w:rsidRPr="00305F65">
        <w:rPr>
          <w:rFonts w:ascii="Times New Roman Tj" w:hAnsi="Times New Roman Tj"/>
          <w:sz w:val="28"/>
          <w:szCs w:val="28"/>
        </w:rPr>
        <w:t>ра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но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иди намоди об, 3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сарбози мансуб ба Мазра Ба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ром ё Марос, намонди хок, 4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шир мансуби ба Муштар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, хурмузд ё Юпитер, намоди оташ; 5 – порсо (порс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) мансуб ба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/>
          <w:sz w:val="28"/>
          <w:szCs w:val="28"/>
        </w:rPr>
        <w:t>амар; 6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пайкари Хуршед мансуб ба Ме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рпаймо – ситораи суб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 xml:space="preserve">.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елиюс (Гелий) намоди сел; 7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>пири муршид, мансуб ба Зу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ал, Кайкон ё Сатурн;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</w:t>
      </w:r>
      <w:r w:rsidRPr="00305F65">
        <w:rPr>
          <w:rFonts w:ascii="Times New Roman Tj" w:hAnsi="Times New Roman Tj"/>
          <w:sz w:val="28"/>
          <w:szCs w:val="28"/>
          <w:lang w:val="en-US"/>
        </w:rPr>
        <w:t>E</w:t>
      </w:r>
      <w:r w:rsidRPr="00305F65">
        <w:rPr>
          <w:rFonts w:ascii="Times New Roman Tj" w:hAnsi="Times New Roman Tj"/>
          <w:sz w:val="28"/>
          <w:szCs w:val="28"/>
        </w:rPr>
        <w:t>) Дар зардуштия, ки ин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о иборат буданд: 1. Калог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(каргаси) мансуб ба Аторид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 xml:space="preserve">авою бод, 2.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амсар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мансуб ба З</w:t>
      </w:r>
      <w:r w:rsidRPr="00305F65">
        <w:rPr>
          <w:rFonts w:ascii="Cambria" w:hAnsi="Cambria" w:cs="Cambria"/>
          <w:sz w:val="28"/>
          <w:szCs w:val="28"/>
        </w:rPr>
        <w:t>ӯҳ</w:t>
      </w:r>
      <w:r w:rsidRPr="00305F65">
        <w:rPr>
          <w:rFonts w:ascii="Times New Roman Tj" w:hAnsi="Times New Roman Tj"/>
          <w:sz w:val="28"/>
          <w:szCs w:val="28"/>
        </w:rPr>
        <w:t>ра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но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иди намоди об, 3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сарбози мансуб ба Мазра Ба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ром ё Марос, намонди хок, 4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шир мансуби ба Муштар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, хурмузд ё Юпитер, намоди оташ; 5 – порсо (порс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) мансуб ба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/>
          <w:sz w:val="28"/>
          <w:szCs w:val="28"/>
        </w:rPr>
        <w:t>амар; 6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 xml:space="preserve"> пайкари Хуршед мансуб ба Ме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рпаймо – ситораи суб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 xml:space="preserve">.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елиюс (Гелий) намоди сел; 7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/>
          <w:sz w:val="28"/>
          <w:szCs w:val="28"/>
        </w:rPr>
        <w:t>пири муршид, мансуб ба Зу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ал, Кайкон ё Сатурн;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@93.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Асотире, ки дар бораи пайдоиши олам маълумот меди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>ад дар илм бо кадом ном истифода мешавад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FE4B0B" w:rsidRPr="00305F65" w:rsidRDefault="00FE4B0B" w:rsidP="00BC2D3E">
      <w:pPr>
        <w:rPr>
          <w:rFonts w:ascii="Times New Roman Tj" w:hAnsi="Times New Roman Tj" w:cs="Palatino Linotype"/>
          <w:sz w:val="28"/>
          <w:szCs w:val="28"/>
        </w:rPr>
      </w:pPr>
      <w:r w:rsidRPr="00305F65">
        <w:rPr>
          <w:rFonts w:ascii="Times New Roman Tj" w:hAnsi="Times New Roman Tj" w:cs="Palatino Linotype"/>
          <w:sz w:val="28"/>
          <w:szCs w:val="28"/>
        </w:rPr>
        <w:t xml:space="preserve">$A) </w:t>
      </w:r>
      <w:r w:rsidRPr="00305F65">
        <w:rPr>
          <w:rFonts w:ascii="Times New Roman Tj" w:hAnsi="Times New Roman Tj"/>
          <w:sz w:val="28"/>
          <w:szCs w:val="28"/>
          <w:lang w:val="tg-Cyrl-TJ"/>
        </w:rPr>
        <w:t>асотири космогон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 w:cs="Palatino Linotype"/>
          <w:sz w:val="28"/>
          <w:szCs w:val="28"/>
        </w:rPr>
      </w:pPr>
      <w:r w:rsidRPr="00305F65">
        <w:rPr>
          <w:rFonts w:ascii="Times New Roman Tj" w:hAnsi="Times New Roman Tj" w:cs="Palatino Linotype"/>
          <w:sz w:val="28"/>
          <w:szCs w:val="28"/>
        </w:rPr>
        <w:t xml:space="preserve">$B) </w:t>
      </w:r>
      <w:r w:rsidRPr="00305F65">
        <w:rPr>
          <w:rFonts w:ascii="Times New Roman Tj" w:hAnsi="Times New Roman Tj"/>
          <w:sz w:val="28"/>
          <w:szCs w:val="28"/>
          <w:lang w:val="tg-Cyrl-TJ"/>
        </w:rPr>
        <w:t>асотири эсхатолог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bCs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 w:cs="Palatino Linotype"/>
          <w:sz w:val="28"/>
          <w:szCs w:val="28"/>
        </w:rPr>
      </w:pPr>
      <w:r w:rsidRPr="00305F65">
        <w:rPr>
          <w:rFonts w:ascii="Times New Roman Tj" w:hAnsi="Times New Roman Tj" w:cs="Palatino Linotype"/>
          <w:sz w:val="28"/>
          <w:szCs w:val="28"/>
        </w:rPr>
        <w:t xml:space="preserve">$C) </w:t>
      </w:r>
      <w:r w:rsidRPr="00305F65">
        <w:rPr>
          <w:rFonts w:ascii="Times New Roman Tj" w:hAnsi="Times New Roman Tj"/>
          <w:sz w:val="28"/>
          <w:szCs w:val="28"/>
          <w:lang w:val="tg-Cyrl-TJ"/>
        </w:rPr>
        <w:t>асотири логос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 w:cs="Palatino Linotype"/>
          <w:sz w:val="28"/>
          <w:szCs w:val="28"/>
        </w:rPr>
      </w:pPr>
      <w:r w:rsidRPr="00305F65">
        <w:rPr>
          <w:rFonts w:ascii="Times New Roman Tj" w:hAnsi="Times New Roman Tj" w:cs="Palatino Linotype"/>
          <w:sz w:val="28"/>
          <w:szCs w:val="28"/>
        </w:rPr>
        <w:t xml:space="preserve">$D) </w:t>
      </w:r>
      <w:r w:rsidRPr="00305F65">
        <w:rPr>
          <w:rFonts w:ascii="Times New Roman Tj" w:hAnsi="Times New Roman Tj"/>
          <w:sz w:val="28"/>
          <w:szCs w:val="28"/>
          <w:lang w:val="tg-Cyrl-TJ"/>
        </w:rPr>
        <w:t>асотири антрополог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 w:cs="Palatino Linotype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 w:cs="Palatino Linotype"/>
          <w:sz w:val="28"/>
          <w:szCs w:val="28"/>
        </w:rPr>
      </w:pPr>
      <w:r w:rsidRPr="00305F65">
        <w:rPr>
          <w:rFonts w:ascii="Times New Roman Tj" w:hAnsi="Times New Roman Tj" w:cs="Palatino Linotype"/>
          <w:sz w:val="28"/>
          <w:szCs w:val="28"/>
        </w:rPr>
        <w:t xml:space="preserve">$E) </w:t>
      </w:r>
      <w:r w:rsidRPr="00305F65">
        <w:rPr>
          <w:rFonts w:ascii="Times New Roman Tj" w:hAnsi="Times New Roman Tj"/>
          <w:sz w:val="28"/>
          <w:szCs w:val="28"/>
          <w:lang w:val="tg-Cyrl-TJ"/>
        </w:rPr>
        <w:t>асотири энтогон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 w:cs="Palatino Linotype"/>
          <w:sz w:val="28"/>
          <w:szCs w:val="28"/>
        </w:rPr>
        <w:t>;</w:t>
      </w:r>
    </w:p>
    <w:p w:rsidR="00FE4B0B" w:rsidRPr="00305F65" w:rsidRDefault="00FE4B0B" w:rsidP="00BC2D3E">
      <w:pPr>
        <w:jc w:val="both"/>
        <w:rPr>
          <w:rFonts w:ascii="Times New Roman Tj" w:hAnsi="Times New Roman Tj"/>
          <w:bCs/>
          <w:sz w:val="28"/>
          <w:szCs w:val="28"/>
          <w:lang w:val="tt-RU"/>
        </w:rPr>
      </w:pPr>
      <w:r w:rsidRPr="00305F65">
        <w:rPr>
          <w:rFonts w:ascii="Times New Roman Tj" w:hAnsi="Times New Roman Tj"/>
          <w:sz w:val="28"/>
          <w:szCs w:val="28"/>
        </w:rPr>
        <w:t>@94.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/>
          <w:bCs/>
          <w:color w:val="000000"/>
          <w:sz w:val="28"/>
          <w:szCs w:val="28"/>
          <w:lang w:val="tt-RU"/>
        </w:rPr>
        <w:t>Дар фарњанги кадоме аз ин давлат</w:t>
      </w:r>
      <w:r w:rsidRPr="00305F65">
        <w:rPr>
          <w:rFonts w:ascii="Cambria" w:hAnsi="Cambria" w:cs="Cambria"/>
          <w:bCs/>
          <w:color w:val="000000"/>
          <w:sz w:val="28"/>
          <w:szCs w:val="28"/>
          <w:lang w:val="tt-RU"/>
        </w:rPr>
        <w:t>ҳ</w:t>
      </w:r>
      <w:r w:rsidRPr="00305F65">
        <w:rPr>
          <w:rFonts w:ascii="Times New Roman Tj" w:hAnsi="Times New Roman Tj"/>
          <w:bCs/>
          <w:color w:val="000000"/>
          <w:sz w:val="28"/>
          <w:szCs w:val="28"/>
          <w:lang w:val="tt-RU"/>
        </w:rPr>
        <w:t>ои Шар</w:t>
      </w:r>
      <w:r w:rsidRPr="00305F65">
        <w:rPr>
          <w:rFonts w:ascii="Cambria" w:hAnsi="Cambria" w:cs="Cambria"/>
          <w:bCs/>
          <w:color w:val="000000"/>
          <w:sz w:val="28"/>
          <w:szCs w:val="28"/>
          <w:lang w:val="tt-RU"/>
        </w:rPr>
        <w:t>қ</w:t>
      </w:r>
      <w:r w:rsidRPr="00305F65">
        <w:rPr>
          <w:rFonts w:ascii="Times New Roman Tj" w:hAnsi="Times New Roman Tj"/>
          <w:bCs/>
          <w:color w:val="000000"/>
          <w:sz w:val="28"/>
          <w:szCs w:val="28"/>
          <w:lang w:val="tt-RU"/>
        </w:rPr>
        <w:t xml:space="preserve">и </w:t>
      </w:r>
      <w:r w:rsidRPr="00305F65">
        <w:rPr>
          <w:rFonts w:ascii="Cambria" w:hAnsi="Cambria" w:cs="Cambria"/>
          <w:bCs/>
          <w:color w:val="000000"/>
          <w:sz w:val="28"/>
          <w:szCs w:val="28"/>
          <w:lang w:val="tt-RU"/>
        </w:rPr>
        <w:t>Қ</w:t>
      </w:r>
      <w:r w:rsidRPr="00305F65">
        <w:rPr>
          <w:rFonts w:ascii="Times New Roman Tj" w:hAnsi="Times New Roman Tj" w:cs="Times New Roman Tj"/>
          <w:bCs/>
          <w:color w:val="000000"/>
          <w:sz w:val="28"/>
          <w:szCs w:val="28"/>
          <w:lang w:val="tt-RU"/>
        </w:rPr>
        <w:t>адим</w:t>
      </w:r>
      <w:r w:rsidRPr="00305F65">
        <w:rPr>
          <w:rFonts w:ascii="Times New Roman Tj" w:hAnsi="Times New Roman Tj"/>
          <w:bCs/>
          <w:color w:val="000000"/>
          <w:sz w:val="28"/>
          <w:szCs w:val="28"/>
          <w:lang w:val="tt-RU"/>
        </w:rPr>
        <w:t xml:space="preserve"> </w:t>
      </w:r>
      <w:r w:rsidRPr="00305F65">
        <w:rPr>
          <w:rFonts w:ascii="Cambria" w:hAnsi="Cambria" w:cs="Cambria"/>
          <w:bCs/>
          <w:color w:val="000000"/>
          <w:sz w:val="28"/>
          <w:szCs w:val="28"/>
          <w:lang w:val="tt-RU"/>
        </w:rPr>
        <w:t>ҷ</w:t>
      </w:r>
      <w:r w:rsidRPr="00305F65">
        <w:rPr>
          <w:rFonts w:ascii="Times New Roman Tj" w:hAnsi="Times New Roman Tj"/>
          <w:bCs/>
          <w:color w:val="000000"/>
          <w:sz w:val="28"/>
          <w:szCs w:val="28"/>
          <w:lang w:val="tt-RU"/>
        </w:rPr>
        <w:t>омеа ба чор таба</w:t>
      </w:r>
      <w:r w:rsidRPr="00305F65">
        <w:rPr>
          <w:rFonts w:ascii="Cambria" w:hAnsi="Cambria" w:cs="Cambria"/>
          <w:bCs/>
          <w:color w:val="000000"/>
          <w:sz w:val="28"/>
          <w:szCs w:val="28"/>
          <w:lang w:val="tt-RU"/>
        </w:rPr>
        <w:t>қ</w:t>
      </w:r>
      <w:r w:rsidRPr="00305F65">
        <w:rPr>
          <w:rFonts w:ascii="Times New Roman Tj" w:hAnsi="Times New Roman Tj"/>
          <w:bCs/>
          <w:color w:val="000000"/>
          <w:sz w:val="28"/>
          <w:szCs w:val="28"/>
          <w:lang w:val="tt-RU"/>
        </w:rPr>
        <w:t>а (варна)– бра</w:t>
      </w:r>
      <w:r w:rsidRPr="00305F65">
        <w:rPr>
          <w:rFonts w:ascii="Cambria" w:hAnsi="Cambria" w:cs="Cambria"/>
          <w:bCs/>
          <w:color w:val="000000"/>
          <w:sz w:val="28"/>
          <w:szCs w:val="28"/>
          <w:lang w:val="tt-RU"/>
        </w:rPr>
        <w:t>ҳ</w:t>
      </w:r>
      <w:r w:rsidRPr="00305F65">
        <w:rPr>
          <w:rFonts w:ascii="Times New Roman Tj" w:hAnsi="Times New Roman Tj"/>
          <w:bCs/>
          <w:color w:val="000000"/>
          <w:sz w:val="28"/>
          <w:szCs w:val="28"/>
          <w:lang w:val="tt-RU"/>
        </w:rPr>
        <w:t>ман</w:t>
      </w:r>
      <w:r w:rsidRPr="00305F65">
        <w:rPr>
          <w:rFonts w:ascii="Cambria" w:hAnsi="Cambria" w:cs="Cambria"/>
          <w:bCs/>
          <w:color w:val="000000"/>
          <w:sz w:val="28"/>
          <w:szCs w:val="28"/>
          <w:lang w:val="tt-RU"/>
        </w:rPr>
        <w:t>ҳ</w:t>
      </w:r>
      <w:r w:rsidRPr="00305F65">
        <w:rPr>
          <w:rFonts w:ascii="Times New Roman Tj" w:hAnsi="Times New Roman Tj"/>
          <w:bCs/>
          <w:color w:val="000000"/>
          <w:sz w:val="28"/>
          <w:szCs w:val="28"/>
          <w:lang w:val="tt-RU"/>
        </w:rPr>
        <w:t>о, кшатри</w:t>
      </w:r>
      <w:r w:rsidRPr="00305F65">
        <w:rPr>
          <w:rFonts w:ascii="Cambria" w:hAnsi="Cambria" w:cs="Cambria"/>
          <w:bCs/>
          <w:color w:val="000000"/>
          <w:sz w:val="28"/>
          <w:szCs w:val="28"/>
          <w:lang w:val="tt-RU"/>
        </w:rPr>
        <w:t>ҳ</w:t>
      </w:r>
      <w:r w:rsidRPr="00305F65">
        <w:rPr>
          <w:rFonts w:ascii="Times New Roman Tj" w:hAnsi="Times New Roman Tj"/>
          <w:bCs/>
          <w:color w:val="000000"/>
          <w:sz w:val="28"/>
          <w:szCs w:val="28"/>
          <w:lang w:val="tt-RU"/>
        </w:rPr>
        <w:t>о, вайши</w:t>
      </w:r>
      <w:r w:rsidRPr="00305F65">
        <w:rPr>
          <w:rFonts w:ascii="Cambria" w:hAnsi="Cambria" w:cs="Cambria"/>
          <w:bCs/>
          <w:color w:val="000000"/>
          <w:sz w:val="28"/>
          <w:szCs w:val="28"/>
          <w:lang w:val="tt-RU"/>
        </w:rPr>
        <w:t>ҳ</w:t>
      </w:r>
      <w:r w:rsidRPr="00305F65">
        <w:rPr>
          <w:rFonts w:ascii="Times New Roman Tj" w:hAnsi="Times New Roman Tj"/>
          <w:bCs/>
          <w:color w:val="000000"/>
          <w:sz w:val="28"/>
          <w:szCs w:val="28"/>
          <w:lang w:val="tt-RU"/>
        </w:rPr>
        <w:t>о ва шудра</w:t>
      </w:r>
      <w:r w:rsidRPr="00305F65">
        <w:rPr>
          <w:rFonts w:ascii="Cambria" w:hAnsi="Cambria" w:cs="Cambria"/>
          <w:bCs/>
          <w:color w:val="000000"/>
          <w:sz w:val="28"/>
          <w:szCs w:val="28"/>
          <w:lang w:val="tt-RU"/>
        </w:rPr>
        <w:t>ҳ</w:t>
      </w:r>
      <w:r w:rsidRPr="00305F65">
        <w:rPr>
          <w:rFonts w:ascii="Times New Roman Tj" w:hAnsi="Times New Roman Tj"/>
          <w:bCs/>
          <w:color w:val="000000"/>
          <w:sz w:val="28"/>
          <w:szCs w:val="28"/>
          <w:lang w:val="tt-RU"/>
        </w:rPr>
        <w:t xml:space="preserve">о </w:t>
      </w:r>
      <w:r w:rsidRPr="00305F65">
        <w:rPr>
          <w:rFonts w:ascii="Cambria" w:hAnsi="Cambria" w:cs="Cambria"/>
          <w:bCs/>
          <w:color w:val="000000"/>
          <w:sz w:val="28"/>
          <w:szCs w:val="28"/>
          <w:lang w:val="tt-RU"/>
        </w:rPr>
        <w:t>ҷ</w:t>
      </w:r>
      <w:r w:rsidRPr="00305F65">
        <w:rPr>
          <w:rFonts w:ascii="Times New Roman Tj" w:hAnsi="Times New Roman Tj"/>
          <w:bCs/>
          <w:color w:val="000000"/>
          <w:sz w:val="28"/>
          <w:szCs w:val="28"/>
          <w:lang w:val="tt-RU"/>
        </w:rPr>
        <w:t>удо мешуд?</w:t>
      </w:r>
    </w:p>
    <w:p w:rsidR="00FE4B0B" w:rsidRPr="00305F65" w:rsidRDefault="00FE4B0B" w:rsidP="00BC2D3E">
      <w:pPr>
        <w:shd w:val="clear" w:color="auto" w:fill="FFFFFF"/>
        <w:rPr>
          <w:rFonts w:ascii="Times New Roman Tj" w:hAnsi="Times New Roman Tj"/>
          <w:color w:val="000000"/>
          <w:sz w:val="28"/>
          <w:szCs w:val="28"/>
          <w:lang w:val="tt-RU"/>
        </w:rPr>
      </w:pPr>
      <w:r w:rsidRPr="00305F65">
        <w:rPr>
          <w:rFonts w:ascii="Times New Roman Tj" w:hAnsi="Times New Roman Tj"/>
          <w:color w:val="000000"/>
          <w:sz w:val="28"/>
          <w:szCs w:val="28"/>
          <w:lang w:val="tt-RU"/>
        </w:rPr>
        <w:t xml:space="preserve">$A)   Чини </w:t>
      </w:r>
      <w:r w:rsidRPr="00305F65">
        <w:rPr>
          <w:rFonts w:ascii="Cambria" w:hAnsi="Cambria" w:cs="Cambria"/>
          <w:color w:val="000000"/>
          <w:sz w:val="28"/>
          <w:szCs w:val="28"/>
          <w:lang w:val="tt-RU"/>
        </w:rPr>
        <w:t>Қ</w:t>
      </w:r>
      <w:r w:rsidRPr="00305F65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адим</w:t>
      </w:r>
      <w:r w:rsidRPr="00305F65">
        <w:rPr>
          <w:rFonts w:ascii="Times New Roman Tj" w:hAnsi="Times New Roman Tj"/>
          <w:color w:val="000000"/>
          <w:sz w:val="28"/>
          <w:szCs w:val="28"/>
          <w:lang w:val="tt-RU"/>
        </w:rPr>
        <w:t xml:space="preserve"> ; </w:t>
      </w:r>
    </w:p>
    <w:p w:rsidR="00FE4B0B" w:rsidRPr="00305F65" w:rsidRDefault="00FE4B0B" w:rsidP="00BC2D3E">
      <w:pPr>
        <w:shd w:val="clear" w:color="auto" w:fill="FFFFFF"/>
        <w:rPr>
          <w:rFonts w:ascii="Times New Roman Tj" w:hAnsi="Times New Roman Tj"/>
          <w:color w:val="000000"/>
          <w:sz w:val="28"/>
          <w:szCs w:val="28"/>
          <w:lang w:val="tt-RU"/>
        </w:rPr>
      </w:pPr>
      <w:r w:rsidRPr="00305F65">
        <w:rPr>
          <w:rFonts w:ascii="Times New Roman Tj" w:hAnsi="Times New Roman Tj"/>
          <w:color w:val="000000"/>
          <w:sz w:val="28"/>
          <w:szCs w:val="28"/>
          <w:lang w:val="tt-RU"/>
        </w:rPr>
        <w:t xml:space="preserve">$B)  Мисри </w:t>
      </w:r>
      <w:r w:rsidRPr="00305F65">
        <w:rPr>
          <w:rFonts w:ascii="Cambria" w:hAnsi="Cambria" w:cs="Cambria"/>
          <w:color w:val="000000"/>
          <w:sz w:val="28"/>
          <w:szCs w:val="28"/>
          <w:lang w:val="tt-RU"/>
        </w:rPr>
        <w:t>Қ</w:t>
      </w:r>
      <w:r w:rsidRPr="00305F65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адим</w:t>
      </w:r>
      <w:r w:rsidRPr="00305F65">
        <w:rPr>
          <w:rFonts w:ascii="Times New Roman Tj" w:hAnsi="Times New Roman Tj"/>
          <w:color w:val="000000"/>
          <w:sz w:val="28"/>
          <w:szCs w:val="28"/>
          <w:lang w:val="tt-RU"/>
        </w:rPr>
        <w:t>;</w:t>
      </w:r>
    </w:p>
    <w:p w:rsidR="00FE4B0B" w:rsidRPr="00305F65" w:rsidRDefault="00FE4B0B" w:rsidP="00BC2D3E">
      <w:pPr>
        <w:shd w:val="clear" w:color="auto" w:fill="FFFFFF"/>
        <w:rPr>
          <w:rFonts w:ascii="Times New Roman Tj" w:hAnsi="Times New Roman Tj"/>
          <w:color w:val="000000"/>
          <w:sz w:val="28"/>
          <w:szCs w:val="28"/>
          <w:lang w:val="tt-RU"/>
        </w:rPr>
      </w:pPr>
      <w:r w:rsidRPr="00305F65">
        <w:rPr>
          <w:rFonts w:ascii="Times New Roman Tj" w:hAnsi="Times New Roman Tj"/>
          <w:color w:val="000000"/>
          <w:sz w:val="28"/>
          <w:szCs w:val="28"/>
          <w:lang w:val="tt-RU"/>
        </w:rPr>
        <w:t>$C)  Байнанна</w:t>
      </w:r>
      <w:r w:rsidRPr="00305F65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305F65">
        <w:rPr>
          <w:rFonts w:ascii="Times New Roman Tj" w:hAnsi="Times New Roman Tj"/>
          <w:color w:val="000000"/>
          <w:sz w:val="28"/>
          <w:szCs w:val="28"/>
          <w:lang w:val="tt-RU"/>
        </w:rPr>
        <w:t xml:space="preserve">райни </w:t>
      </w:r>
      <w:r w:rsidRPr="00305F65">
        <w:rPr>
          <w:rFonts w:ascii="Cambria" w:hAnsi="Cambria" w:cs="Cambria"/>
          <w:color w:val="000000"/>
          <w:sz w:val="28"/>
          <w:szCs w:val="28"/>
          <w:lang w:val="tt-RU"/>
        </w:rPr>
        <w:t>Қ</w:t>
      </w:r>
      <w:r w:rsidRPr="00305F65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адим</w:t>
      </w:r>
      <w:r w:rsidRPr="00305F65">
        <w:rPr>
          <w:rFonts w:ascii="Times New Roman Tj" w:hAnsi="Times New Roman Tj"/>
          <w:color w:val="000000"/>
          <w:sz w:val="28"/>
          <w:szCs w:val="28"/>
          <w:lang w:val="tt-RU"/>
        </w:rPr>
        <w:t>;</w:t>
      </w:r>
    </w:p>
    <w:p w:rsidR="00FE4B0B" w:rsidRPr="00305F65" w:rsidRDefault="00FE4B0B" w:rsidP="00BC2D3E">
      <w:pPr>
        <w:shd w:val="clear" w:color="auto" w:fill="FFFFFF"/>
        <w:rPr>
          <w:rFonts w:ascii="Times New Roman Tj" w:hAnsi="Times New Roman Tj"/>
          <w:color w:val="000000"/>
          <w:sz w:val="28"/>
          <w:szCs w:val="28"/>
          <w:lang w:val="tt-RU"/>
        </w:rPr>
      </w:pPr>
      <w:r w:rsidRPr="00305F65">
        <w:rPr>
          <w:rFonts w:ascii="Times New Roman Tj" w:hAnsi="Times New Roman Tj"/>
          <w:color w:val="000000"/>
          <w:sz w:val="28"/>
          <w:szCs w:val="28"/>
          <w:lang w:val="tt-RU"/>
        </w:rPr>
        <w:t xml:space="preserve">$D)   </w:t>
      </w:r>
      <w:r w:rsidRPr="00305F65">
        <w:rPr>
          <w:rFonts w:ascii="Cambria" w:hAnsi="Cambria" w:cs="Cambria"/>
          <w:color w:val="000000"/>
          <w:sz w:val="28"/>
          <w:szCs w:val="28"/>
          <w:lang w:val="tt-RU"/>
        </w:rPr>
        <w:t>Ҳ</w:t>
      </w:r>
      <w:r w:rsidRPr="00305F65">
        <w:rPr>
          <w:rFonts w:ascii="Times New Roman Tj" w:hAnsi="Times New Roman Tj"/>
          <w:color w:val="000000"/>
          <w:sz w:val="28"/>
          <w:szCs w:val="28"/>
          <w:lang w:val="tt-RU"/>
        </w:rPr>
        <w:t xml:space="preserve">инди </w:t>
      </w:r>
      <w:r w:rsidRPr="00305F65">
        <w:rPr>
          <w:rFonts w:ascii="Cambria" w:hAnsi="Cambria" w:cs="Cambria"/>
          <w:color w:val="000000"/>
          <w:sz w:val="28"/>
          <w:szCs w:val="28"/>
          <w:lang w:val="tt-RU"/>
        </w:rPr>
        <w:t>Қ</w:t>
      </w:r>
      <w:r w:rsidRPr="00305F65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адим</w:t>
      </w:r>
      <w:r w:rsidRPr="00305F65">
        <w:rPr>
          <w:rFonts w:ascii="Times New Roman Tj" w:hAnsi="Times New Roman Tj"/>
          <w:color w:val="000000"/>
          <w:sz w:val="28"/>
          <w:szCs w:val="28"/>
          <w:lang w:val="tt-RU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color w:val="000000"/>
          <w:sz w:val="28"/>
          <w:szCs w:val="28"/>
          <w:lang w:val="tt-RU"/>
        </w:rPr>
      </w:pPr>
      <w:r w:rsidRPr="00305F65">
        <w:rPr>
          <w:rFonts w:ascii="Times New Roman Tj" w:hAnsi="Times New Roman Tj"/>
          <w:color w:val="000000"/>
          <w:sz w:val="28"/>
          <w:szCs w:val="28"/>
          <w:lang w:val="tt-RU"/>
        </w:rPr>
        <w:t xml:space="preserve">$E)   Эрони </w:t>
      </w:r>
      <w:r w:rsidRPr="00305F65">
        <w:rPr>
          <w:rFonts w:ascii="Cambria" w:hAnsi="Cambria" w:cs="Cambria"/>
          <w:color w:val="000000"/>
          <w:sz w:val="28"/>
          <w:szCs w:val="28"/>
          <w:lang w:val="tt-RU"/>
        </w:rPr>
        <w:t>Қ</w:t>
      </w:r>
      <w:r w:rsidRPr="00305F65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адим</w:t>
      </w:r>
      <w:r w:rsidRPr="00305F65">
        <w:rPr>
          <w:rFonts w:ascii="Times New Roman Tj" w:hAnsi="Times New Roman Tj"/>
          <w:color w:val="000000"/>
          <w:sz w:val="28"/>
          <w:szCs w:val="28"/>
          <w:lang w:val="tt-RU"/>
        </w:rPr>
        <w:t>;</w:t>
      </w:r>
    </w:p>
    <w:p w:rsidR="00FE4B0B" w:rsidRPr="00305F65" w:rsidRDefault="00FE4B0B" w:rsidP="00BC2D3E">
      <w:pPr>
        <w:jc w:val="both"/>
        <w:rPr>
          <w:rFonts w:ascii="Times New Roman Tj" w:hAnsi="Times New Roman Tj"/>
          <w:sz w:val="28"/>
          <w:szCs w:val="28"/>
          <w:lang w:val="tt-RU"/>
        </w:rPr>
      </w:pPr>
      <w:r w:rsidRPr="00305F65">
        <w:rPr>
          <w:rFonts w:ascii="Times New Roman Tj" w:hAnsi="Times New Roman Tj"/>
          <w:sz w:val="28"/>
          <w:szCs w:val="28"/>
          <w:lang w:val="tt-RU"/>
        </w:rPr>
        <w:t>@95.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/>
          <w:sz w:val="28"/>
          <w:szCs w:val="28"/>
          <w:lang w:val="tt-RU"/>
        </w:rPr>
        <w:t>Тасаввуроте, ки хусусияти фантастик</w:t>
      </w:r>
      <w:r w:rsidRPr="00305F65">
        <w:rPr>
          <w:rFonts w:ascii="Cambria" w:hAnsi="Cambria" w:cs="Cambria"/>
          <w:sz w:val="28"/>
          <w:szCs w:val="28"/>
          <w:lang w:val="tt-RU"/>
        </w:rPr>
        <w:t>ӣ</w:t>
      </w:r>
      <w:r w:rsidRPr="00305F65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t-RU"/>
        </w:rPr>
        <w:t>дошта</w:t>
      </w:r>
      <w:r w:rsidRPr="00305F65">
        <w:rPr>
          <w:rFonts w:ascii="Times New Roman Tj" w:hAnsi="Times New Roman Tj"/>
          <w:sz w:val="28"/>
          <w:szCs w:val="28"/>
          <w:lang w:val="tt-RU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t-RU"/>
        </w:rPr>
        <w:t>ба</w:t>
      </w:r>
      <w:r w:rsidRPr="00305F65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t-RU"/>
        </w:rPr>
        <w:t>ягон</w:t>
      </w:r>
      <w:r w:rsidRPr="00305F65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t-RU"/>
        </w:rPr>
        <w:t>во</w:t>
      </w:r>
      <w:r w:rsidRPr="00305F65">
        <w:rPr>
          <w:rFonts w:ascii="Cambria" w:hAnsi="Cambria" w:cs="Cambria"/>
          <w:sz w:val="28"/>
          <w:szCs w:val="28"/>
          <w:lang w:val="tt-RU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t-RU"/>
        </w:rPr>
        <w:t>еъаи</w:t>
      </w:r>
      <w:r w:rsidRPr="00305F65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t-RU"/>
        </w:rPr>
        <w:t>таърих</w:t>
      </w:r>
      <w:r w:rsidRPr="00305F65">
        <w:rPr>
          <w:rFonts w:ascii="Cambria" w:hAnsi="Cambria" w:cs="Cambria"/>
          <w:sz w:val="28"/>
          <w:szCs w:val="28"/>
          <w:lang w:val="tt-RU"/>
        </w:rPr>
        <w:t>ӣ</w:t>
      </w:r>
      <w:r w:rsidRPr="00305F65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t-RU"/>
        </w:rPr>
        <w:t>пайванд</w:t>
      </w:r>
      <w:r w:rsidRPr="00305F65">
        <w:rPr>
          <w:rFonts w:ascii="Cambria" w:hAnsi="Cambria" w:cs="Cambria"/>
          <w:sz w:val="28"/>
          <w:szCs w:val="28"/>
          <w:lang w:val="tt-RU"/>
        </w:rPr>
        <w:t>ӣ</w:t>
      </w:r>
      <w:r w:rsidRPr="00305F65">
        <w:rPr>
          <w:rFonts w:ascii="Times New Roman Tj" w:hAnsi="Times New Roman Tj"/>
          <w:sz w:val="28"/>
          <w:szCs w:val="28"/>
          <w:lang w:val="tt-RU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t-RU"/>
        </w:rPr>
        <w:t>дорад</w:t>
      </w:r>
      <w:r w:rsidRPr="00305F65">
        <w:rPr>
          <w:rFonts w:ascii="Times New Roman Tj" w:hAnsi="Times New Roman Tj"/>
          <w:sz w:val="28"/>
          <w:szCs w:val="28"/>
          <w:lang w:val="tt-RU"/>
        </w:rPr>
        <w:t>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Санъат;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Маданият;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</w:t>
      </w:r>
      <w:r w:rsidRPr="00305F65">
        <w:rPr>
          <w:rFonts w:ascii="Times New Roman Tj" w:hAnsi="Times New Roman Tj"/>
          <w:sz w:val="28"/>
          <w:szCs w:val="28"/>
          <w:lang w:val="en-US"/>
        </w:rPr>
        <w:t>C</w:t>
      </w:r>
      <w:r w:rsidRPr="00305F65">
        <w:rPr>
          <w:rFonts w:ascii="Times New Roman Tj" w:hAnsi="Times New Roman Tj"/>
          <w:sz w:val="28"/>
          <w:szCs w:val="28"/>
        </w:rPr>
        <w:t xml:space="preserve">) Афсона;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</w:t>
      </w:r>
      <w:r w:rsidRPr="00305F65">
        <w:rPr>
          <w:rFonts w:ascii="Times New Roman Tj" w:hAnsi="Times New Roman Tj"/>
          <w:sz w:val="28"/>
          <w:szCs w:val="28"/>
          <w:lang w:val="en-US"/>
        </w:rPr>
        <w:t>D</w:t>
      </w:r>
      <w:r w:rsidRPr="00305F65">
        <w:rPr>
          <w:rFonts w:ascii="Times New Roman Tj" w:hAnsi="Times New Roman Tj"/>
          <w:sz w:val="28"/>
          <w:szCs w:val="28"/>
        </w:rPr>
        <w:t xml:space="preserve">) Дин;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Асотир;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@96. Таърифи нисбатан мукаммали устура кадом аст?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устура тасвири  баде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 дар  адабиёт  ва 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унар  ба  шумор меравад;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устура нахустзаминаи  маънавии  фалсафа  ба  шумор  меравад;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</w:t>
      </w:r>
      <w:r w:rsidRPr="00305F65">
        <w:rPr>
          <w:rFonts w:ascii="Times New Roman Tj" w:hAnsi="Times New Roman Tj"/>
          <w:sz w:val="28"/>
          <w:szCs w:val="28"/>
          <w:lang w:val="en-US"/>
        </w:rPr>
        <w:t>C</w:t>
      </w:r>
      <w:r w:rsidRPr="00305F65">
        <w:rPr>
          <w:rFonts w:ascii="Times New Roman Tj" w:hAnsi="Times New Roman Tj"/>
          <w:sz w:val="28"/>
          <w:szCs w:val="28"/>
        </w:rPr>
        <w:t xml:space="preserve">) устура дар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амаи марказ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ои тамаддунии инсоният ба ву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/>
          <w:sz w:val="28"/>
          <w:szCs w:val="28"/>
        </w:rPr>
        <w:t>уд омада, му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тавои он дар китоб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 xml:space="preserve">ои динии давр гирд оварда шуда буд;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</w:t>
      </w:r>
      <w:r w:rsidRPr="00305F65">
        <w:rPr>
          <w:rFonts w:ascii="Times New Roman Tj" w:hAnsi="Times New Roman Tj"/>
          <w:sz w:val="28"/>
          <w:szCs w:val="28"/>
          <w:lang w:val="en-US"/>
        </w:rPr>
        <w:t>D</w:t>
      </w:r>
      <w:r w:rsidRPr="00305F65">
        <w:rPr>
          <w:rFonts w:ascii="Times New Roman Tj" w:hAnsi="Times New Roman Tj"/>
          <w:sz w:val="28"/>
          <w:szCs w:val="28"/>
        </w:rPr>
        <w:t xml:space="preserve">) устура  шакли  нахустини  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/>
          <w:sz w:val="28"/>
          <w:szCs w:val="28"/>
        </w:rPr>
        <w:t>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онбинии  инсон  буда,  дар  он  тасаввуроти  афсонав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дар  бораи  олам,  худоён,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/>
          <w:sz w:val="28"/>
          <w:szCs w:val="28"/>
        </w:rPr>
        <w:t>увва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ои  некиву  бад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,  р</w:t>
      </w:r>
      <w:r w:rsidRPr="00305F65">
        <w:rPr>
          <w:rFonts w:ascii="Cambria" w:hAnsi="Cambria" w:cs="Cambria"/>
          <w:sz w:val="28"/>
          <w:szCs w:val="28"/>
        </w:rPr>
        <w:t>ӯ</w:t>
      </w:r>
      <w:r w:rsidRPr="00305F65">
        <w:rPr>
          <w:rFonts w:ascii="Times New Roman Tj" w:hAnsi="Times New Roman Tj"/>
          <w:sz w:val="28"/>
          <w:szCs w:val="28"/>
        </w:rPr>
        <w:t>шноиву  торик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 ва </w:t>
      </w:r>
      <w:r w:rsidRPr="00305F65">
        <w:rPr>
          <w:rFonts w:ascii="Cambria" w:hAnsi="Cambria" w:cs="Cambria"/>
          <w:sz w:val="28"/>
          <w:szCs w:val="28"/>
        </w:rPr>
        <w:t>ғ</w:t>
      </w:r>
      <w:r w:rsidRPr="00305F65">
        <w:rPr>
          <w:rFonts w:ascii="Times New Roman Tj" w:hAnsi="Times New Roman Tj"/>
          <w:sz w:val="28"/>
          <w:szCs w:val="28"/>
        </w:rPr>
        <w:t>айра ба  таври тасвир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бадеиву хаёл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инъикос мегарданд;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 устура ба тамоми со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ои илм робитаи ногусастан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 ва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амчун асоси методологии он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 xml:space="preserve">о,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амчун ра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намои илм хидмат мекунад;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@97. Асотири эсхатолог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оиди кадом бахши тасаввурот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ои инсон аст?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оиди оламу одам;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оиди олами ву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уш;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оиди охират;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$D) оиди пайдоиши ашё ва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одиса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ои табиат;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оиди пайдоиши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/>
          <w:sz w:val="28"/>
          <w:szCs w:val="28"/>
        </w:rPr>
        <w:t xml:space="preserve">авму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/>
          <w:sz w:val="28"/>
          <w:szCs w:val="28"/>
        </w:rPr>
        <w:t>абила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о;</w:t>
      </w:r>
    </w:p>
    <w:p w:rsidR="00FE4B0B" w:rsidRPr="00305F65" w:rsidRDefault="00FE4B0B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@98. Нойтус да асотири  Юнони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адим</w:t>
      </w:r>
      <w:r w:rsidRPr="00305F65">
        <w:rPr>
          <w:rFonts w:ascii="Times New Roman Tj" w:hAnsi="Times New Roman Tj"/>
          <w:sz w:val="28"/>
          <w:szCs w:val="28"/>
        </w:rPr>
        <w:t xml:space="preserve"> чигуна Худо буд?</w:t>
      </w:r>
    </w:p>
    <w:p w:rsidR="00FE4B0B" w:rsidRPr="00305F65" w:rsidRDefault="00FE4B0B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худои худо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холи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хаст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холи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шабу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руз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холи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олам</w:t>
      </w:r>
      <w:r w:rsidRPr="00305F65">
        <w:rPr>
          <w:rFonts w:ascii="Times New Roman Tj" w:hAnsi="Times New Roman Tj"/>
          <w:sz w:val="28"/>
          <w:szCs w:val="28"/>
        </w:rPr>
        <w:t xml:space="preserve">; </w:t>
      </w:r>
    </w:p>
    <w:p w:rsidR="00FE4B0B" w:rsidRPr="00305F65" w:rsidRDefault="00FE4B0B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холи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олимп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@99. Шеваи махсуси фаъолияти инсон, ки дар он во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/>
          <w:sz w:val="28"/>
          <w:szCs w:val="28"/>
        </w:rPr>
        <w:t>еият дар шакли баде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, тахаюл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ва рамз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инъикос меёбад кадом аст?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 Санъат;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Асотир;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Дин;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Одат;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Анъана;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@100. Китоби муќаддаси диние, ки маънояш «Се сабад ќонун» аст, кадом аст?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Авесто;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Инљил (библя);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Типитака;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Веда;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Таврот;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@101. Фалсафаи Йога дар ку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/>
          <w:sz w:val="28"/>
          <w:szCs w:val="28"/>
        </w:rPr>
        <w:t>о пайдо гардид?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дар Юнон;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дар Курё;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дар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инд;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дар Олмон;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дар 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/>
          <w:sz w:val="28"/>
          <w:szCs w:val="28"/>
        </w:rPr>
        <w:t>опон;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@102. Кадоме аз ин сарчашма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 xml:space="preserve">о асотири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адимтарини</w:t>
      </w:r>
      <w:r w:rsidRPr="00305F65">
        <w:rPr>
          <w:rFonts w:ascii="Times New Roman Tj" w:hAnsi="Times New Roman Tj"/>
          <w:sz w:val="28"/>
          <w:szCs w:val="28"/>
        </w:rPr>
        <w:t xml:space="preserve"> тамаддуни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индро дар бар мегиранд?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Типитака;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Ма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аб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арата ва Рамаяна;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Авесто;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Калила ва димна;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Веда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о;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@103. Адёни ќадимтарини Эрони Бостон  кадом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оянд?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Зардуштия, Монавия, Маздакия, Масе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ия;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Зардуштия, Монавия, Ислом, Буддоия;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Зардуштия, Зарвония, Монавия, Маздакия;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$D) Зардуштия, Монавия, 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/>
          <w:sz w:val="28"/>
          <w:szCs w:val="28"/>
        </w:rPr>
        <w:t>айния, Ведои;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Зардуштия, Монавия, Зарвония, Ислом;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</w:rPr>
        <w:t>@104. Асари  «Одиссея»  э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/>
          <w:sz w:val="28"/>
          <w:szCs w:val="28"/>
        </w:rPr>
        <w:t xml:space="preserve">оди  кадом нависандаи  Юнони бостон ба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 xml:space="preserve">исоб меравад?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Софокл;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Эсхил;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>омер;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 Христофор;</w:t>
      </w:r>
      <w:r w:rsidRPr="00305F65">
        <w:rPr>
          <w:rFonts w:ascii="Times New Roman Tj" w:hAnsi="Times New Roman Tj"/>
          <w:sz w:val="28"/>
          <w:szCs w:val="28"/>
          <w:lang w:val="tg-Cyrl-TJ"/>
        </w:rPr>
        <w:tab/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Солон;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@105. Оини Ме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z w:val="28"/>
          <w:szCs w:val="28"/>
          <w:lang w:val="tg-Cyrl-TJ"/>
        </w:rPr>
        <w:t>рпараст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дар кадом кишвари шар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и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/>
          <w:sz w:val="28"/>
          <w:szCs w:val="28"/>
          <w:lang w:val="tg-Cyrl-TJ"/>
        </w:rPr>
        <w:t>ор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буд?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дар Арабистон;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дар Хиндустон;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дар Эрони Бостон;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дар рим;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дар Чин;</w:t>
      </w:r>
    </w:p>
    <w:p w:rsidR="00FE4B0B" w:rsidRPr="00305F65" w:rsidRDefault="00FE4B0B" w:rsidP="00BC2D3E">
      <w:pPr>
        <w:rPr>
          <w:rFonts w:ascii="Times New Roman Tj" w:hAnsi="Times New Roman Tj"/>
          <w:bCs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@106. Китоби «</w:t>
      </w:r>
      <w:r w:rsidRPr="00305F65">
        <w:rPr>
          <w:rFonts w:ascii="Times New Roman Tj" w:hAnsi="Times New Roman Tj"/>
          <w:sz w:val="28"/>
          <w:szCs w:val="28"/>
          <w:lang w:bidi="fa-IR"/>
        </w:rPr>
        <w:t>Назария ва сайри таърихии устурасозии форсї-тољикї» ба к</w:t>
      </w:r>
      <w:r w:rsidRPr="00305F65">
        <w:rPr>
          <w:rFonts w:ascii="Cambria" w:hAnsi="Cambria" w:cs="Cambria"/>
          <w:sz w:val="28"/>
          <w:szCs w:val="28"/>
          <w:lang w:bidi="fa-IR"/>
        </w:rPr>
        <w:t>ӣ</w:t>
      </w:r>
      <w:r w:rsidRPr="00305F65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bidi="fa-IR"/>
        </w:rPr>
        <w:t>тааллу</w:t>
      </w:r>
      <w:r w:rsidRPr="00305F65">
        <w:rPr>
          <w:rFonts w:ascii="Cambria" w:hAnsi="Cambria" w:cs="Cambria"/>
          <w:sz w:val="28"/>
          <w:szCs w:val="28"/>
          <w:lang w:bidi="fa-IR"/>
        </w:rPr>
        <w:t>қ</w:t>
      </w:r>
      <w:r w:rsidRPr="00305F65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bidi="fa-IR"/>
        </w:rPr>
        <w:t>дорад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</w:t>
      </w:r>
      <w:r w:rsidRPr="00305F65">
        <w:rPr>
          <w:rFonts w:ascii="Times New Roman Tj" w:hAnsi="Times New Roman Tj"/>
          <w:sz w:val="28"/>
          <w:szCs w:val="28"/>
          <w:lang w:bidi="fa-IR"/>
        </w:rPr>
        <w:t>Рањмонов А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М.Мюллер;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А.Дониш;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Фороб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С.Айн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bCs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@107. Китоби «</w:t>
      </w:r>
      <w:r w:rsidRPr="00305F65">
        <w:rPr>
          <w:rFonts w:ascii="Times New Roman Tj" w:hAnsi="Times New Roman Tj"/>
          <w:sz w:val="28"/>
          <w:szCs w:val="28"/>
          <w:lang w:bidi="fa-IR"/>
        </w:rPr>
        <w:t>Нигоње ба таърих ва тамаддуни ориёї» ба к</w:t>
      </w:r>
      <w:r w:rsidRPr="00305F65">
        <w:rPr>
          <w:rFonts w:ascii="Cambria" w:hAnsi="Cambria" w:cs="Cambria"/>
          <w:sz w:val="28"/>
          <w:szCs w:val="28"/>
          <w:lang w:bidi="fa-IR"/>
        </w:rPr>
        <w:t>ӣ</w:t>
      </w:r>
      <w:r w:rsidRPr="00305F65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bidi="fa-IR"/>
        </w:rPr>
        <w:t>тааллу</w:t>
      </w:r>
      <w:r w:rsidRPr="00305F65">
        <w:rPr>
          <w:rFonts w:ascii="Cambria" w:hAnsi="Cambria" w:cs="Cambria"/>
          <w:sz w:val="28"/>
          <w:szCs w:val="28"/>
          <w:lang w:bidi="fa-IR"/>
        </w:rPr>
        <w:t>қ</w:t>
      </w:r>
      <w:r w:rsidRPr="00305F65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bidi="fa-IR"/>
        </w:rPr>
        <w:t>дорад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</w:t>
      </w:r>
      <w:r w:rsidRPr="00305F65">
        <w:rPr>
          <w:rFonts w:ascii="Times New Roman Tj" w:hAnsi="Times New Roman Tj"/>
          <w:sz w:val="28"/>
          <w:szCs w:val="28"/>
          <w:lang w:bidi="fa-IR"/>
        </w:rPr>
        <w:t>Ра</w:t>
      </w:r>
      <w:r w:rsidRPr="00305F65">
        <w:rPr>
          <w:rFonts w:ascii="Cambria" w:hAnsi="Cambria" w:cs="Cambria"/>
          <w:sz w:val="28"/>
          <w:szCs w:val="28"/>
          <w:lang w:bidi="fa-IR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bidi="fa-IR"/>
        </w:rPr>
        <w:t>монов</w:t>
      </w:r>
      <w:r w:rsidRPr="00305F65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bidi="fa-IR"/>
        </w:rPr>
        <w:t>Э</w:t>
      </w:r>
      <w:r w:rsidRPr="00305F65">
        <w:rPr>
          <w:rFonts w:ascii="Times New Roman Tj" w:hAnsi="Times New Roman Tj"/>
          <w:sz w:val="28"/>
          <w:szCs w:val="28"/>
          <w:lang w:bidi="fa-IR"/>
        </w:rPr>
        <w:t>.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М.Мюллер;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А.Дониш;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Фороб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С.Айн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</w:rPr>
        <w:t>@108. Китоби «</w:t>
      </w:r>
      <w:r w:rsidRPr="00305F65">
        <w:rPr>
          <w:rFonts w:ascii="Times New Roman Tj" w:hAnsi="Times New Roman Tj"/>
          <w:sz w:val="28"/>
          <w:szCs w:val="28"/>
          <w:lang w:bidi="fa-IR"/>
        </w:rPr>
        <w:t>Фарњанги асотир ва достонворањо дар адабиёти форсї</w:t>
      </w:r>
      <w:r w:rsidRPr="00305F65">
        <w:rPr>
          <w:rFonts w:ascii="Times New Roman Tj" w:hAnsi="Times New Roman Tj"/>
          <w:sz w:val="28"/>
          <w:szCs w:val="28"/>
          <w:lang w:val="tg-Cyrl-TJ" w:bidi="fa-IR"/>
        </w:rPr>
        <w:t>» ба к</w:t>
      </w:r>
      <w:r w:rsidRPr="00305F65">
        <w:rPr>
          <w:rFonts w:ascii="Cambria" w:hAnsi="Cambria" w:cs="Cambria"/>
          <w:sz w:val="28"/>
          <w:szCs w:val="28"/>
          <w:lang w:val="tg-Cyrl-TJ" w:bidi="fa-IR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 w:bidi="fa-IR"/>
        </w:rPr>
        <w:t>тааллу</w:t>
      </w:r>
      <w:r w:rsidRPr="00305F65">
        <w:rPr>
          <w:rFonts w:ascii="Cambria" w:hAnsi="Cambria" w:cs="Cambria"/>
          <w:sz w:val="28"/>
          <w:szCs w:val="28"/>
          <w:lang w:val="tg-Cyrl-TJ" w:bidi="fa-IR"/>
        </w:rPr>
        <w:t>қ</w:t>
      </w:r>
      <w:r w:rsidRPr="00305F65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 w:bidi="fa-IR"/>
        </w:rPr>
        <w:t>дорад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Times New Roman Tj" w:hAnsi="Times New Roman Tj"/>
          <w:sz w:val="28"/>
          <w:szCs w:val="28"/>
          <w:lang w:val="tg-Cyrl-TJ" w:bidi="fa-IR"/>
        </w:rPr>
        <w:t>Муњаммадљаъфари Ё.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М.Мюллер;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А.Дониш;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Фороб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С.Айн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</w:rPr>
        <w:t xml:space="preserve">@109. </w:t>
      </w:r>
      <w:r w:rsidRPr="00305F65">
        <w:rPr>
          <w:rFonts w:ascii="Times New Roman Tj" w:hAnsi="Times New Roman Tj"/>
          <w:sz w:val="28"/>
          <w:szCs w:val="28"/>
          <w:lang w:bidi="fa-IR"/>
        </w:rPr>
        <w:t>Най њамчун тасвири мифопоэтикї дар кадом асар ба мушо</w:t>
      </w:r>
      <w:r w:rsidRPr="00305F65">
        <w:rPr>
          <w:rFonts w:ascii="Cambria" w:hAnsi="Cambria" w:cs="Cambria"/>
          <w:sz w:val="28"/>
          <w:szCs w:val="28"/>
          <w:lang w:bidi="fa-IR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bidi="fa-IR"/>
        </w:rPr>
        <w:t>ида</w:t>
      </w:r>
      <w:r w:rsidRPr="00305F65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bidi="fa-IR"/>
        </w:rPr>
        <w:t>мерасад</w:t>
      </w:r>
      <w:r w:rsidRPr="00305F65">
        <w:rPr>
          <w:rFonts w:ascii="Times New Roman Tj" w:hAnsi="Times New Roman Tj"/>
          <w:sz w:val="28"/>
          <w:szCs w:val="28"/>
          <w:lang w:bidi="fa-IR"/>
        </w:rPr>
        <w:t>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Times New Roman Tj" w:hAnsi="Times New Roman Tj"/>
          <w:sz w:val="28"/>
          <w:szCs w:val="28"/>
          <w:lang w:val="tg-Cyrl-TJ" w:bidi="fa-IR"/>
        </w:rPr>
        <w:t>Бустон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Сиёсатнома;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$C) Шо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нома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 Панднома;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Маснавии Маънав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@110 Андешаи "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Устура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амчун ёду ёдгори зинда аз гузашта метавонад дард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ои имр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ӯ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зро даво кунад”,</w:t>
      </w:r>
      <w:r w:rsidRPr="00305F65">
        <w:rPr>
          <w:rFonts w:ascii="Times New Roman Tj" w:hAnsi="Times New Roman Tj"/>
          <w:sz w:val="28"/>
          <w:szCs w:val="28"/>
          <w:lang w:val="tg-Cyrl-TJ" w:bidi="fa-IR"/>
        </w:rPr>
        <w:t xml:space="preserve"> ба к</w:t>
      </w:r>
      <w:r w:rsidRPr="00305F65">
        <w:rPr>
          <w:rFonts w:ascii="Cambria" w:hAnsi="Cambria" w:cs="Cambria"/>
          <w:sz w:val="28"/>
          <w:szCs w:val="28"/>
          <w:lang w:val="tg-Cyrl-TJ" w:bidi="fa-IR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 w:bidi="fa-IR"/>
        </w:rPr>
        <w:t>тааллу</w:t>
      </w:r>
      <w:r w:rsidRPr="00305F65">
        <w:rPr>
          <w:rFonts w:ascii="Cambria" w:hAnsi="Cambria" w:cs="Cambria"/>
          <w:sz w:val="28"/>
          <w:szCs w:val="28"/>
          <w:lang w:val="tg-Cyrl-TJ" w:bidi="fa-IR"/>
        </w:rPr>
        <w:t>қ</w:t>
      </w:r>
      <w:r w:rsidRPr="00305F65"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 w:bidi="fa-IR"/>
        </w:rPr>
        <w:t>дорад</w:t>
      </w:r>
      <w:r w:rsidRPr="00305F65">
        <w:rPr>
          <w:rFonts w:ascii="Times New Roman Tj" w:hAnsi="Times New Roman Tj"/>
          <w:sz w:val="28"/>
          <w:szCs w:val="28"/>
          <w:lang w:val="tg-Cyrl-TJ" w:bidi="fa-IR"/>
        </w:rPr>
        <w:t>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Times New Roman Tj" w:hAnsi="Times New Roman Tj"/>
          <w:spacing w:val="-8"/>
          <w:sz w:val="28"/>
          <w:szCs w:val="28"/>
        </w:rPr>
        <w:t>Ролан Барт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М.Мюллер;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А.Дониш;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Фороб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С.Айн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@111 Нишона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устура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шарт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ими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305F65">
        <w:rPr>
          <w:rFonts w:ascii="Times New Roman Tj" w:hAnsi="Times New Roman Tj"/>
          <w:sz w:val="28"/>
          <w:szCs w:val="28"/>
          <w:lang w:val="tg-Cyrl-TJ" w:bidi="fa-IR"/>
        </w:rPr>
        <w:t>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ахло</w:t>
      </w:r>
      <w:r w:rsidRPr="00305F65">
        <w:rPr>
          <w:rFonts w:ascii="Cambria" w:hAnsi="Cambria" w:cs="Cambria"/>
          <w:sz w:val="28"/>
          <w:szCs w:val="28"/>
          <w:lang w:val="tg-Cyrl-TJ"/>
        </w:rPr>
        <w:t>қӣ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дин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илм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та</w:t>
      </w:r>
      <w:r w:rsidRPr="00305F65">
        <w:rPr>
          <w:rFonts w:ascii="Cambria" w:hAnsi="Cambria" w:cs="Cambria"/>
          <w:sz w:val="28"/>
          <w:szCs w:val="28"/>
          <w:lang w:val="tg-Cyrl-TJ"/>
        </w:rPr>
        <w:t>ғ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йирнопазир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илм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афсонав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Ин вожа, ки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амъи шикастаи арабии он бештар ба шакли «асотир» ба кор бурда мешавад, решаи 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индуурупо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дорад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$D) </w:t>
      </w:r>
      <w:r w:rsidRPr="00305F65">
        <w:rPr>
          <w:rFonts w:ascii="Times New Roman Tj" w:hAnsi="Times New Roman Tj"/>
          <w:spacing w:val="-8"/>
          <w:sz w:val="28"/>
          <w:szCs w:val="28"/>
        </w:rPr>
        <w:t>Устура бо та</w:t>
      </w:r>
      <w:r w:rsidRPr="00305F65">
        <w:rPr>
          <w:rFonts w:ascii="Cambria" w:hAnsi="Cambria" w:cs="Cambria"/>
          <w:spacing w:val="-8"/>
          <w:sz w:val="28"/>
          <w:szCs w:val="28"/>
        </w:rPr>
        <w:t>ғ</w:t>
      </w:r>
      <w:r w:rsidRPr="00305F65">
        <w:rPr>
          <w:rFonts w:ascii="Times New Roman Tj" w:hAnsi="Times New Roman Tj"/>
          <w:spacing w:val="-8"/>
          <w:sz w:val="28"/>
          <w:szCs w:val="28"/>
        </w:rPr>
        <w:t xml:space="preserve">йири </w:t>
      </w:r>
      <w:r w:rsidRPr="00305F65">
        <w:rPr>
          <w:rFonts w:ascii="Cambria" w:hAnsi="Cambria" w:cs="Cambria"/>
          <w:spacing w:val="-8"/>
          <w:sz w:val="28"/>
          <w:szCs w:val="28"/>
        </w:rPr>
        <w:t>ҷ</w:t>
      </w:r>
      <w:r w:rsidRPr="00305F65">
        <w:rPr>
          <w:rFonts w:ascii="Times New Roman Tj" w:hAnsi="Times New Roman Tj"/>
          <w:spacing w:val="-8"/>
          <w:sz w:val="28"/>
          <w:szCs w:val="28"/>
        </w:rPr>
        <w:t>а</w:t>
      </w:r>
      <w:r w:rsidRPr="00305F65">
        <w:rPr>
          <w:rFonts w:ascii="Cambria" w:hAnsi="Cambria" w:cs="Cambria"/>
          <w:spacing w:val="-8"/>
          <w:sz w:val="28"/>
          <w:szCs w:val="28"/>
        </w:rPr>
        <w:t>ҳ</w:t>
      </w:r>
      <w:r w:rsidRPr="00305F65">
        <w:rPr>
          <w:rFonts w:ascii="Times New Roman Tj" w:hAnsi="Times New Roman Tj"/>
          <w:spacing w:val="-8"/>
          <w:sz w:val="28"/>
          <w:szCs w:val="28"/>
        </w:rPr>
        <w:t>онбинии илм</w:t>
      </w:r>
      <w:r w:rsidRPr="00305F65">
        <w:rPr>
          <w:rFonts w:ascii="Cambria" w:hAnsi="Cambria" w:cs="Cambria"/>
          <w:spacing w:val="-8"/>
          <w:sz w:val="28"/>
          <w:szCs w:val="28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</w:rPr>
        <w:t xml:space="preserve"> аз миён намеравад. Он бо </w:t>
      </w:r>
      <w:r w:rsidRPr="00305F65">
        <w:rPr>
          <w:rFonts w:ascii="Cambria" w:hAnsi="Cambria" w:cs="Cambria"/>
          <w:spacing w:val="-8"/>
          <w:sz w:val="28"/>
          <w:szCs w:val="28"/>
        </w:rPr>
        <w:t>ҷ</w:t>
      </w:r>
      <w:r w:rsidRPr="00305F65">
        <w:rPr>
          <w:rFonts w:ascii="Times New Roman Tj" w:hAnsi="Times New Roman Tj"/>
          <w:spacing w:val="-8"/>
          <w:sz w:val="28"/>
          <w:szCs w:val="28"/>
        </w:rPr>
        <w:t>анбаи тахайюл</w:t>
      </w:r>
      <w:r w:rsidRPr="00305F65">
        <w:rPr>
          <w:rFonts w:ascii="Cambria" w:hAnsi="Cambria" w:cs="Cambria"/>
          <w:spacing w:val="-8"/>
          <w:sz w:val="28"/>
          <w:szCs w:val="28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</w:rPr>
        <w:t xml:space="preserve"> ва эъти</w:t>
      </w:r>
      <w:r w:rsidRPr="00305F65">
        <w:rPr>
          <w:rFonts w:ascii="Cambria" w:hAnsi="Cambria" w:cs="Cambria"/>
          <w:spacing w:val="-8"/>
          <w:sz w:val="28"/>
          <w:szCs w:val="28"/>
        </w:rPr>
        <w:t>қ</w:t>
      </w:r>
      <w:r w:rsidRPr="00305F65">
        <w:rPr>
          <w:rFonts w:ascii="Times New Roman Tj" w:hAnsi="Times New Roman Tj"/>
          <w:spacing w:val="-8"/>
          <w:sz w:val="28"/>
          <w:szCs w:val="28"/>
        </w:rPr>
        <w:t>одии худ чун намод бо</w:t>
      </w:r>
      <w:r w:rsidRPr="00305F65">
        <w:rPr>
          <w:rFonts w:ascii="Cambria" w:hAnsi="Cambria" w:cs="Cambria"/>
          <w:spacing w:val="-8"/>
          <w:sz w:val="28"/>
          <w:szCs w:val="28"/>
        </w:rPr>
        <w:t>қӣ</w:t>
      </w:r>
      <w:r w:rsidRPr="00305F65">
        <w:rPr>
          <w:rFonts w:ascii="Times New Roman Tj" w:hAnsi="Times New Roman Tj"/>
          <w:spacing w:val="-8"/>
          <w:sz w:val="28"/>
          <w:szCs w:val="28"/>
        </w:rPr>
        <w:t xml:space="preserve"> мемонад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</w:t>
      </w:r>
      <w:r w:rsidRPr="00305F65">
        <w:rPr>
          <w:rFonts w:ascii="Times New Roman Tj" w:hAnsi="Times New Roman Tj"/>
          <w:bCs/>
          <w:iCs/>
          <w:spacing w:val="-8"/>
          <w:sz w:val="28"/>
          <w:szCs w:val="28"/>
        </w:rPr>
        <w:t>Ш</w:t>
      </w:r>
      <w:r w:rsidRPr="00305F65">
        <w:rPr>
          <w:rFonts w:ascii="Cambria" w:hAnsi="Cambria" w:cs="Cambria"/>
          <w:bCs/>
          <w:iCs/>
          <w:spacing w:val="-8"/>
          <w:sz w:val="28"/>
          <w:szCs w:val="28"/>
        </w:rPr>
        <w:t>ӯҳ</w:t>
      </w:r>
      <w:r w:rsidRPr="00305F65">
        <w:rPr>
          <w:rFonts w:ascii="Times New Roman Tj" w:hAnsi="Times New Roman Tj"/>
          <w:bCs/>
          <w:iCs/>
          <w:spacing w:val="-8"/>
          <w:sz w:val="28"/>
          <w:szCs w:val="28"/>
        </w:rPr>
        <w:t>рати фарогири устура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/>
          <w:bCs/>
          <w:iCs/>
          <w:spacing w:val="-8"/>
          <w:sz w:val="28"/>
          <w:szCs w:val="28"/>
        </w:rPr>
        <w:t>ку</w:t>
      </w:r>
      <w:r w:rsidRPr="00305F65">
        <w:rPr>
          <w:rFonts w:ascii="Cambria" w:hAnsi="Cambria" w:cs="Cambria"/>
          <w:bCs/>
          <w:iCs/>
          <w:spacing w:val="-8"/>
          <w:sz w:val="28"/>
          <w:szCs w:val="28"/>
        </w:rPr>
        <w:t>ҳ</w:t>
      </w:r>
      <w:r w:rsidRPr="00305F65">
        <w:rPr>
          <w:rFonts w:ascii="Times New Roman Tj" w:hAnsi="Times New Roman Tj"/>
          <w:bCs/>
          <w:iCs/>
          <w:spacing w:val="-8"/>
          <w:sz w:val="28"/>
          <w:szCs w:val="28"/>
        </w:rPr>
        <w:t>ан будани устура,</w:t>
      </w:r>
      <w:r w:rsidRPr="00305F65">
        <w:rPr>
          <w:rFonts w:ascii="Times New Roman Tj" w:hAnsi="Times New Roman Tj" w:cs="Cambria"/>
          <w:bCs/>
          <w:iCs/>
          <w:spacing w:val="-8"/>
          <w:sz w:val="28"/>
          <w:szCs w:val="28"/>
        </w:rPr>
        <w:t xml:space="preserve"> </w:t>
      </w:r>
      <w:r w:rsidRPr="00305F65">
        <w:rPr>
          <w:rFonts w:ascii="Cambria" w:hAnsi="Cambria" w:cs="Cambria"/>
          <w:bCs/>
          <w:iCs/>
          <w:spacing w:val="-8"/>
          <w:sz w:val="28"/>
          <w:szCs w:val="28"/>
        </w:rPr>
        <w:t>ҷ</w:t>
      </w:r>
      <w:r w:rsidRPr="00305F65">
        <w:rPr>
          <w:rFonts w:ascii="Times New Roman Tj" w:hAnsi="Times New Roman Tj"/>
          <w:bCs/>
          <w:iCs/>
          <w:spacing w:val="-8"/>
          <w:sz w:val="28"/>
          <w:szCs w:val="28"/>
        </w:rPr>
        <w:t>анбаи эъти</w:t>
      </w:r>
      <w:r w:rsidRPr="00305F65">
        <w:rPr>
          <w:rFonts w:ascii="Cambria" w:hAnsi="Cambria" w:cs="Cambria"/>
          <w:bCs/>
          <w:iCs/>
          <w:spacing w:val="-8"/>
          <w:sz w:val="28"/>
          <w:szCs w:val="28"/>
        </w:rPr>
        <w:t>қ</w:t>
      </w:r>
      <w:r w:rsidRPr="00305F65">
        <w:rPr>
          <w:rFonts w:ascii="Times New Roman Tj" w:hAnsi="Times New Roman Tj"/>
          <w:bCs/>
          <w:iCs/>
          <w:spacing w:val="-8"/>
          <w:sz w:val="28"/>
          <w:szCs w:val="28"/>
        </w:rPr>
        <w:t>од</w:t>
      </w:r>
      <w:r w:rsidRPr="00305F65">
        <w:rPr>
          <w:rFonts w:ascii="Cambria" w:hAnsi="Cambria" w:cs="Cambria"/>
          <w:bCs/>
          <w:iCs/>
          <w:spacing w:val="-8"/>
          <w:sz w:val="28"/>
          <w:szCs w:val="28"/>
        </w:rPr>
        <w:t>ӣ</w:t>
      </w:r>
      <w:r w:rsidRPr="00305F65">
        <w:rPr>
          <w:rFonts w:ascii="Times New Roman Tj" w:hAnsi="Times New Roman Tj" w:cs="Cambria"/>
          <w:bCs/>
          <w:iCs/>
          <w:spacing w:val="-8"/>
          <w:sz w:val="28"/>
          <w:szCs w:val="28"/>
        </w:rPr>
        <w:t>, дерпоии устура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pacing w:val="-8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</w:rPr>
        <w:t xml:space="preserve">@112.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Дар кадом асар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ои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асотири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и эрон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маншаъ ва мабдаъи тасаввури замон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ва маконии асотир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му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ассам шудааст?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«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афт кишвар», «Албурз», ва «Зарвон» ва «Го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анбор» -и авасто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“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Шо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pacing w:val="-8"/>
          <w:sz w:val="28"/>
          <w:szCs w:val="28"/>
          <w:lang w:val="tg-Cyrl-TJ"/>
        </w:rPr>
        <w:t>нома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”, «Албурз», ва «Зарвон» ва «Го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анбор»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$C) “Калила ва Димна”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 xml:space="preserve"> «Зарвон» ва «Го</w:t>
      </w:r>
      <w:r w:rsidRPr="00305F65">
        <w:rPr>
          <w:rFonts w:ascii="Cambria" w:hAnsi="Cambria" w:cs="Cambria"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анбор»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 “Синбоднома”, “Шо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нома</w:t>
      </w:r>
      <w:r w:rsidRPr="00305F65">
        <w:rPr>
          <w:rFonts w:ascii="Times New Roman Tj" w:hAnsi="Times New Roman Tj"/>
          <w:sz w:val="28"/>
          <w:szCs w:val="28"/>
          <w:lang w:val="tg-Cyrl-TJ"/>
        </w:rPr>
        <w:t>”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“Маснавии Маънав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>”, “Шо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нома</w:t>
      </w:r>
      <w:r w:rsidRPr="00305F65">
        <w:rPr>
          <w:rFonts w:ascii="Times New Roman Tj" w:hAnsi="Times New Roman Tj"/>
          <w:sz w:val="28"/>
          <w:szCs w:val="28"/>
          <w:lang w:val="tg-Cyrl-TJ"/>
        </w:rPr>
        <w:t>”;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@113. Дар асотири ориёињо хусусияти шо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они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пешдодї тавассути кадом образњо ифода ёфтаанд?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Каюмарс, Њушанг, Тањмурас, Анушервон;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Каюмарс, Њушанг, Тањмурас, Љамшед;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$C) Каюмарс, Њушанг, Тањмурас, Доро; 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 Каюмарс, Њушанг, Тањмурас, Куруши Кабир;</w:t>
      </w:r>
    </w:p>
    <w:p w:rsidR="00FE4B0B" w:rsidRPr="00305F65" w:rsidRDefault="00FE4B0B" w:rsidP="00BC2D3E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Каюмарс, Њушанг, Тањмурас, Ардашер;</w:t>
      </w:r>
    </w:p>
    <w:p w:rsidR="00FE4B0B" w:rsidRPr="00305F65" w:rsidRDefault="00FE4B0B" w:rsidP="00583EF4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@114. Андешаи </w:t>
      </w:r>
      <w:r w:rsidRPr="00305F65">
        <w:rPr>
          <w:rFonts w:ascii="Times New Roman Tj" w:hAnsi="Times New Roman Tj" w:cs="Arial"/>
          <w:sz w:val="28"/>
          <w:szCs w:val="28"/>
          <w:lang w:val="tg-Cyrl-TJ"/>
        </w:rPr>
        <w:t xml:space="preserve">“Устураро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амон</w:t>
      </w:r>
      <w:r w:rsidRPr="00305F65">
        <w:rPr>
          <w:rFonts w:ascii="Times New Roman Tj" w:hAnsi="Times New Roman Tj" w:cs="Arial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ида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05F65">
        <w:rPr>
          <w:rFonts w:ascii="Times New Roman Tj" w:hAnsi="Times New Roman Tj" w:cs="Arial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анимистие</w:t>
      </w:r>
      <w:r w:rsidRPr="00305F65">
        <w:rPr>
          <w:rFonts w:ascii="Times New Roman Tj" w:hAnsi="Times New Roman Tj" w:cs="Arial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ташкил</w:t>
      </w:r>
      <w:r w:rsidRPr="00305F65">
        <w:rPr>
          <w:rFonts w:ascii="Times New Roman Tj" w:hAnsi="Times New Roman Tj" w:cs="Arial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меди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анд</w:t>
      </w:r>
      <w:r w:rsidRPr="00305F65">
        <w:rPr>
          <w:rFonts w:ascii="Times New Roman Tj" w:hAnsi="Times New Roman Tj" w:cs="Arial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305F65">
        <w:rPr>
          <w:rFonts w:ascii="Times New Roman Tj" w:hAnsi="Times New Roman Tj" w:cs="Arial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дин</w:t>
      </w:r>
      <w:r w:rsidRPr="00305F65">
        <w:rPr>
          <w:rFonts w:ascii="Times New Roman Tj" w:hAnsi="Times New Roman Tj" w:cs="Arial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305F65">
        <w:rPr>
          <w:rFonts w:ascii="Times New Roman Tj" w:hAnsi="Times New Roman Tj" w:cs="Arial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 w:cs="Arial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ташаккул</w:t>
      </w:r>
      <w:r w:rsidRPr="00305F65">
        <w:rPr>
          <w:rFonts w:ascii="Times New Roman Tj" w:hAnsi="Times New Roman Tj" w:cs="Arial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ёфтааст</w:t>
      </w:r>
      <w:r w:rsidRPr="00305F65">
        <w:rPr>
          <w:rFonts w:ascii="Times New Roman Tj" w:hAnsi="Times New Roman Tj" w:cs="Arial"/>
          <w:sz w:val="28"/>
          <w:szCs w:val="28"/>
          <w:lang w:val="tg-Cyrl-TJ"/>
        </w:rPr>
        <w:t>”,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ба кадоме аз ин донишмандон ало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аманд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FE4B0B" w:rsidRPr="00305F65" w:rsidRDefault="00FE4B0B" w:rsidP="00583EF4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Афлотун;</w:t>
      </w:r>
    </w:p>
    <w:p w:rsidR="00FE4B0B" w:rsidRPr="00305F65" w:rsidRDefault="00FE4B0B" w:rsidP="00583EF4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Су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рот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583EF4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 Э.Тойлор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583EF4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 Пифагор;</w:t>
      </w:r>
    </w:p>
    <w:p w:rsidR="00FE4B0B" w:rsidRPr="00305F65" w:rsidRDefault="00FE4B0B" w:rsidP="00583EF4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Демократ;</w:t>
      </w:r>
    </w:p>
    <w:p w:rsidR="00FE4B0B" w:rsidRPr="00305F65" w:rsidRDefault="00FE4B0B" w:rsidP="00583EF4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@115. Андешаи </w:t>
      </w:r>
      <w:r w:rsidRPr="00305F65">
        <w:rPr>
          <w:rFonts w:ascii="Times New Roman Tj" w:hAnsi="Times New Roman Tj" w:cs="Arial"/>
          <w:sz w:val="28"/>
          <w:szCs w:val="28"/>
          <w:lang w:val="tg-Cyrl-TJ"/>
        </w:rPr>
        <w:t>“</w:t>
      </w:r>
      <w:r w:rsidRPr="00305F65">
        <w:rPr>
          <w:rFonts w:ascii="Times New Roman Tj" w:hAnsi="Times New Roman Tj" w:cs="Arial"/>
          <w:color w:val="202122"/>
          <w:sz w:val="28"/>
          <w:szCs w:val="28"/>
          <w:lang w:val="tg-Cyrl-TJ"/>
        </w:rPr>
        <w:t>Дарёфти асотир - дарёфти дини хал</w:t>
      </w:r>
      <w:r w:rsidRPr="00305F65">
        <w:rPr>
          <w:rFonts w:ascii="Cambria" w:hAnsi="Cambria" w:cs="Cambria"/>
          <w:color w:val="202122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color w:val="202122"/>
          <w:sz w:val="28"/>
          <w:szCs w:val="28"/>
          <w:lang w:val="tg-Cyrl-TJ"/>
        </w:rPr>
        <w:t>ист</w:t>
      </w:r>
      <w:r w:rsidRPr="00305F65">
        <w:rPr>
          <w:rFonts w:ascii="Times New Roman Tj" w:hAnsi="Times New Roman Tj" w:cs="Arial"/>
          <w:sz w:val="28"/>
          <w:szCs w:val="28"/>
          <w:lang w:val="tg-Cyrl-TJ"/>
        </w:rPr>
        <w:t>”,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ба кадоме аз ин донишмандон ало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аманд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FE4B0B" w:rsidRPr="00305F65" w:rsidRDefault="00FE4B0B" w:rsidP="00583EF4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Афлотун;</w:t>
      </w:r>
    </w:p>
    <w:p w:rsidR="00FE4B0B" w:rsidRPr="00305F65" w:rsidRDefault="00FE4B0B" w:rsidP="00583EF4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Су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рот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583EF4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 Э.Тойлор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583EF4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 Пифагор;</w:t>
      </w:r>
    </w:p>
    <w:p w:rsidR="00FE4B0B" w:rsidRPr="00305F65" w:rsidRDefault="00FE4B0B" w:rsidP="00583EF4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Демократ;</w:t>
      </w:r>
    </w:p>
    <w:p w:rsidR="00FE4B0B" w:rsidRPr="00305F65" w:rsidRDefault="00FE4B0B">
      <w:pPr>
        <w:rPr>
          <w:rFonts w:ascii="Times New Roman Tj" w:hAnsi="Times New Roman Tj"/>
          <w:bCs/>
          <w:spacing w:val="-8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@116. </w:t>
      </w:r>
      <w:r w:rsidRPr="00305F65">
        <w:rPr>
          <w:rFonts w:ascii="Times New Roman Tj" w:hAnsi="Times New Roman Tj"/>
          <w:bCs/>
          <w:spacing w:val="-8"/>
          <w:sz w:val="28"/>
          <w:szCs w:val="28"/>
        </w:rPr>
        <w:t>Манбаъи асосии асотири ориё</w:t>
      </w:r>
      <w:r w:rsidRPr="00305F65">
        <w:rPr>
          <w:rFonts w:ascii="Cambria" w:hAnsi="Cambria" w:cs="Cambria"/>
          <w:bCs/>
          <w:spacing w:val="-8"/>
          <w:sz w:val="28"/>
          <w:szCs w:val="28"/>
        </w:rPr>
        <w:t>ӣ</w:t>
      </w:r>
      <w:r w:rsidRPr="00305F65">
        <w:rPr>
          <w:rFonts w:ascii="Times New Roman Tj" w:hAnsi="Times New Roman Tj"/>
          <w:bCs/>
          <w:spacing w:val="-8"/>
          <w:sz w:val="28"/>
          <w:szCs w:val="28"/>
        </w:rPr>
        <w:t xml:space="preserve"> кадом аст?</w:t>
      </w:r>
    </w:p>
    <w:p w:rsidR="00FE4B0B" w:rsidRPr="00305F65" w:rsidRDefault="00FE4B0B" w:rsidP="00775D03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Авесто;</w:t>
      </w:r>
    </w:p>
    <w:p w:rsidR="00FE4B0B" w:rsidRPr="00305F65" w:rsidRDefault="00FE4B0B" w:rsidP="00775D03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Веда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775D03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 Трипитака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775D03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 Упанишод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775D03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Шо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нома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775D03">
      <w:pPr>
        <w:rPr>
          <w:rFonts w:ascii="Times New Roman Tj" w:hAnsi="Times New Roman Tj"/>
          <w:bCs/>
          <w:spacing w:val="-8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@117. 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 xml:space="preserve">Манбаъи асосии асотири 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bCs/>
          <w:spacing w:val="-8"/>
          <w:sz w:val="28"/>
          <w:szCs w:val="28"/>
          <w:lang w:val="tg-Cyrl-TJ"/>
        </w:rPr>
        <w:t>инду</w:t>
      </w:r>
      <w:r w:rsidRPr="00305F65">
        <w:rPr>
          <w:rFonts w:ascii="Cambria" w:hAnsi="Cambria" w:cs="Cambria"/>
          <w:bCs/>
          <w:spacing w:val="-8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bCs/>
          <w:spacing w:val="-8"/>
          <w:sz w:val="28"/>
          <w:szCs w:val="28"/>
          <w:lang w:val="tg-Cyrl-TJ"/>
        </w:rPr>
        <w:t xml:space="preserve"> кадом аст?</w:t>
      </w:r>
    </w:p>
    <w:p w:rsidR="00FE4B0B" w:rsidRPr="00305F65" w:rsidRDefault="00FE4B0B" w:rsidP="00775D03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Авесто;</w:t>
      </w:r>
    </w:p>
    <w:p w:rsidR="00FE4B0B" w:rsidRPr="00305F65" w:rsidRDefault="00FE4B0B" w:rsidP="00775D03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Веда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775D03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 Трипитака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775D03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 Я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Веда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775D03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Шо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нома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527FA7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@118. Саг, барзагов, модагов, г</w:t>
      </w:r>
      <w:r w:rsidRPr="00305F65">
        <w:rPr>
          <w:rFonts w:ascii="Cambria" w:hAnsi="Cambria" w:cs="Cambria"/>
          <w:sz w:val="28"/>
          <w:szCs w:val="28"/>
          <w:lang w:val="tg-Cyrl-TJ"/>
        </w:rPr>
        <w:t>ӯ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сфанд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асп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шутур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парандагон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–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хур</w:t>
      </w:r>
      <w:r w:rsidRPr="00305F65">
        <w:rPr>
          <w:rFonts w:ascii="Cambria" w:hAnsi="Cambria" w:cs="Cambria"/>
          <w:sz w:val="28"/>
          <w:szCs w:val="28"/>
          <w:lang w:val="tg-Cyrl-TJ"/>
        </w:rPr>
        <w:t>ӯ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с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симур</w:t>
      </w:r>
      <w:r w:rsidRPr="00305F65">
        <w:rPr>
          <w:rFonts w:ascii="Cambria" w:hAnsi="Cambria" w:cs="Cambria"/>
          <w:sz w:val="28"/>
          <w:szCs w:val="28"/>
          <w:lang w:val="tg-Cyrl-TJ"/>
        </w:rPr>
        <w:t>ғ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ва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шо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дар асотири Эрони Бостон  чигуна мав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удот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маънидод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шудаанд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?</w:t>
      </w:r>
    </w:p>
    <w:p w:rsidR="00FE4B0B" w:rsidRPr="00305F65" w:rsidRDefault="00FE4B0B" w:rsidP="00527FA7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офарида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нек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527FA7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офарида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бад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527FA7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 офаридаи эзидон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527FA7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 му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аддас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527FA7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арзишманд;</w:t>
      </w:r>
    </w:p>
    <w:p w:rsidR="00FE4B0B" w:rsidRPr="00305F65" w:rsidRDefault="00FE4B0B" w:rsidP="00527FA7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@119. Гург, мор ва ажда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дар асотири Эрони Бостон  чигуна мав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удот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маънидод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шудаанд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?</w:t>
      </w:r>
    </w:p>
    <w:p w:rsidR="00FE4B0B" w:rsidRPr="00305F65" w:rsidRDefault="00FE4B0B" w:rsidP="00527FA7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офарида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нек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527FA7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офарида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бад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527FA7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 офаридаи эзидон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527FA7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 му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аддас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527FA7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арзишманд;</w:t>
      </w:r>
    </w:p>
    <w:p w:rsidR="00FE4B0B" w:rsidRPr="00305F65" w:rsidRDefault="00FE4B0B" w:rsidP="00C6755C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@120. Тасаввуроти асотирии космогон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антрополог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чигуна тасаввурот аст</w:t>
      </w:r>
      <w:r w:rsidRPr="00305F65">
        <w:rPr>
          <w:rFonts w:ascii="Times New Roman Tj" w:hAnsi="Times New Roman Tj"/>
          <w:spacing w:val="-8"/>
          <w:sz w:val="28"/>
          <w:szCs w:val="28"/>
          <w:lang w:val="tg-Cyrl-TJ"/>
        </w:rPr>
        <w:t>?</w:t>
      </w:r>
    </w:p>
    <w:p w:rsidR="00FE4B0B" w:rsidRPr="00305F65" w:rsidRDefault="00FE4B0B" w:rsidP="00C6755C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тасаввурот </w:t>
      </w:r>
      <w:r w:rsidRPr="00305F65">
        <w:rPr>
          <w:rFonts w:ascii="Times New Roman Tj" w:hAnsi="Times New Roman Tj"/>
          <w:sz w:val="28"/>
          <w:szCs w:val="28"/>
        </w:rPr>
        <w:t>оид ба пайдоиши оламу одам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C6755C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тасаввурот оид ба пайдоиши оламу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айвонон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C6755C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C) 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тасаввурот </w:t>
      </w:r>
      <w:r w:rsidRPr="00305F65">
        <w:rPr>
          <w:rFonts w:ascii="Times New Roman Tj" w:hAnsi="Times New Roman Tj"/>
          <w:sz w:val="28"/>
          <w:szCs w:val="28"/>
        </w:rPr>
        <w:t>оид ба пайдоиши худоён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C6755C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тасаввурот </w:t>
      </w:r>
      <w:r w:rsidRPr="00305F65">
        <w:rPr>
          <w:rFonts w:ascii="Times New Roman Tj" w:hAnsi="Times New Roman Tj"/>
          <w:sz w:val="28"/>
          <w:szCs w:val="28"/>
        </w:rPr>
        <w:t>оид ба пайдоиши худоёну эзидон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C6755C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тасаввурот </w:t>
      </w:r>
      <w:r w:rsidRPr="00305F65">
        <w:rPr>
          <w:rFonts w:ascii="Times New Roman Tj" w:hAnsi="Times New Roman Tj"/>
          <w:sz w:val="28"/>
          <w:szCs w:val="28"/>
        </w:rPr>
        <w:t>оид ба пайдоиши осмону замин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F936BF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@121.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Э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оди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тахайюли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мардумие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худ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таъ</w:t>
      </w:r>
      <w:r w:rsidRPr="00305F65">
        <w:rPr>
          <w:rFonts w:ascii="Times New Roman Tj" w:hAnsi="Times New Roman Tj"/>
          <w:sz w:val="28"/>
          <w:szCs w:val="28"/>
          <w:lang w:val="tg-Cyrl-TJ"/>
        </w:rPr>
        <w:t>бири во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еияти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олами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иро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ассум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менамояд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ва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воситаи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кун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ков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исси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табиии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донишпаж</w:t>
      </w:r>
      <w:r w:rsidRPr="00305F65">
        <w:rPr>
          <w:rFonts w:ascii="Cambria" w:hAnsi="Cambria" w:cs="Cambria"/>
          <w:sz w:val="28"/>
          <w:szCs w:val="28"/>
          <w:lang w:val="tg-Cyrl-TJ"/>
        </w:rPr>
        <w:t>ӯҳ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ли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инсон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ташаккул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ёфтаро ч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 xml:space="preserve"> мег</w:t>
      </w:r>
      <w:r w:rsidRPr="00305F65">
        <w:rPr>
          <w:rFonts w:ascii="Cambria" w:hAnsi="Cambria" w:cs="Cambria"/>
          <w:sz w:val="28"/>
          <w:szCs w:val="28"/>
          <w:lang w:val="tg-Cyrl-TJ"/>
        </w:rPr>
        <w:t>ӯ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янд?</w:t>
      </w:r>
    </w:p>
    <w:p w:rsidR="00FE4B0B" w:rsidRPr="00305F65" w:rsidRDefault="00FE4B0B" w:rsidP="00A41966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Илм;</w:t>
      </w:r>
    </w:p>
    <w:p w:rsidR="00FE4B0B" w:rsidRPr="00305F65" w:rsidRDefault="00FE4B0B" w:rsidP="00A41966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Дин;</w:t>
      </w:r>
    </w:p>
    <w:p w:rsidR="00FE4B0B" w:rsidRPr="00305F65" w:rsidRDefault="00FE4B0B" w:rsidP="00A41966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 А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л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A41966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 Асотир;</w:t>
      </w:r>
    </w:p>
    <w:p w:rsidR="00FE4B0B" w:rsidRPr="00305F65" w:rsidRDefault="00FE4B0B" w:rsidP="00A41966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Маданият;</w:t>
      </w:r>
    </w:p>
    <w:p w:rsidR="00FE4B0B" w:rsidRPr="00305F65" w:rsidRDefault="00FE4B0B" w:rsidP="00E545D3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@122. Кадоме аз ин донишмандон идрокро марзи миёни инсон ва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айвон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медонист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FE4B0B" w:rsidRPr="00305F65" w:rsidRDefault="00FE4B0B" w:rsidP="00E545D3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Афлотун;</w:t>
      </w:r>
    </w:p>
    <w:p w:rsidR="00FE4B0B" w:rsidRPr="00305F65" w:rsidRDefault="00FE4B0B" w:rsidP="00E545D3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Бокон;</w:t>
      </w:r>
    </w:p>
    <w:p w:rsidR="00FE4B0B" w:rsidRPr="00305F65" w:rsidRDefault="00FE4B0B" w:rsidP="00E545D3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 Э.Тойлор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E545D3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 Пифагор;</w:t>
      </w:r>
    </w:p>
    <w:p w:rsidR="00FE4B0B" w:rsidRPr="00305F65" w:rsidRDefault="00FE4B0B" w:rsidP="00E545D3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Демократ;</w:t>
      </w:r>
    </w:p>
    <w:p w:rsidR="00FE4B0B" w:rsidRPr="00305F65" w:rsidRDefault="00FE4B0B" w:rsidP="006A73B9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@123. Гладиаторон хосси кадом тамаддун аст?</w:t>
      </w:r>
    </w:p>
    <w:p w:rsidR="00FE4B0B" w:rsidRPr="00305F65" w:rsidRDefault="00FE4B0B" w:rsidP="006A73B9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 Чини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FE4B0B" w:rsidRPr="00305F65" w:rsidRDefault="00FE4B0B" w:rsidP="006A73B9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инди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6A73B9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C)  Юнони 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6A73B9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Мисри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6A73B9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Бобулистон;</w:t>
      </w:r>
    </w:p>
    <w:p w:rsidR="00FE4B0B" w:rsidRPr="00305F65" w:rsidRDefault="00FE4B0B" w:rsidP="00E340A9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@124. Дар асотири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 xml:space="preserve">инди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адим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Кшатри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ки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о буданд?</w:t>
      </w:r>
    </w:p>
    <w:p w:rsidR="00FE4B0B" w:rsidRPr="00305F65" w:rsidRDefault="00FE4B0B" w:rsidP="00E340A9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</w:t>
      </w:r>
      <w:r w:rsidRPr="00305F65">
        <w:rPr>
          <w:rFonts w:ascii="Cambria" w:hAnsi="Cambria" w:cs="Cambria"/>
          <w:sz w:val="28"/>
          <w:szCs w:val="28"/>
        </w:rPr>
        <w:t>Ғ</w:t>
      </w:r>
      <w:r w:rsidRPr="00305F65">
        <w:rPr>
          <w:rFonts w:ascii="Times New Roman Tj" w:hAnsi="Times New Roman Tj" w:cs="Times New Roman Tj"/>
          <w:sz w:val="28"/>
          <w:szCs w:val="28"/>
        </w:rPr>
        <w:t>уломон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ва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коргарон</w:t>
      </w:r>
      <w:r w:rsidRPr="00305F65">
        <w:rPr>
          <w:rFonts w:ascii="Times New Roman Tj" w:hAnsi="Times New Roman Tj"/>
          <w:sz w:val="28"/>
          <w:szCs w:val="28"/>
        </w:rPr>
        <w:t xml:space="preserve">; </w:t>
      </w:r>
    </w:p>
    <w:p w:rsidR="00FE4B0B" w:rsidRPr="00305F65" w:rsidRDefault="00FE4B0B" w:rsidP="00E340A9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унармандон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ва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кос</w:t>
      </w:r>
      <w:r w:rsidRPr="00305F65">
        <w:rPr>
          <w:rFonts w:ascii="Times New Roman Tj" w:hAnsi="Times New Roman Tj"/>
          <w:sz w:val="28"/>
          <w:szCs w:val="28"/>
        </w:rPr>
        <w:t xml:space="preserve">ибон; </w:t>
      </w:r>
    </w:p>
    <w:p w:rsidR="00FE4B0B" w:rsidRPr="00305F65" w:rsidRDefault="00FE4B0B" w:rsidP="00E340A9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Сарватмандону бекорон; </w:t>
      </w:r>
    </w:p>
    <w:p w:rsidR="00FE4B0B" w:rsidRPr="00305F65" w:rsidRDefault="00FE4B0B" w:rsidP="00E340A9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Ру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ониён</w:t>
      </w:r>
      <w:r w:rsidRPr="00305F65">
        <w:rPr>
          <w:rFonts w:ascii="Times New Roman Tj" w:hAnsi="Times New Roman Tj"/>
          <w:sz w:val="28"/>
          <w:szCs w:val="28"/>
        </w:rPr>
        <w:t xml:space="preserve">; </w:t>
      </w:r>
    </w:p>
    <w:p w:rsidR="00FE4B0B" w:rsidRPr="00305F65" w:rsidRDefault="00FE4B0B" w:rsidP="00E340A9">
      <w:pPr>
        <w:rPr>
          <w:rFonts w:ascii="Times New Roman Tj" w:hAnsi="Times New Roman Tj"/>
          <w:bCs/>
          <w:sz w:val="28"/>
          <w:szCs w:val="28"/>
        </w:rPr>
      </w:pPr>
      <w:r w:rsidRPr="00305F65">
        <w:rPr>
          <w:rFonts w:ascii="Times New Roman Tj" w:hAnsi="Times New Roman Tj"/>
          <w:bCs/>
          <w:sz w:val="28"/>
          <w:szCs w:val="28"/>
        </w:rPr>
        <w:t xml:space="preserve">$E) Низомиён ва </w:t>
      </w:r>
      <w:r w:rsidRPr="00305F65">
        <w:rPr>
          <w:rFonts w:ascii="Cambria" w:hAnsi="Cambria" w:cs="Cambria"/>
          <w:bCs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анговарон</w:t>
      </w:r>
      <w:r w:rsidRPr="00305F65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FE4B0B" w:rsidRPr="00305F65" w:rsidRDefault="00FE4B0B" w:rsidP="006A73B9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@125. Ку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Олимп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макони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худоён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кадом асотир шинохта шудааст?</w:t>
      </w:r>
    </w:p>
    <w:p w:rsidR="00FE4B0B" w:rsidRPr="00305F65" w:rsidRDefault="00FE4B0B" w:rsidP="006A73B9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 Чини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FE4B0B" w:rsidRPr="00305F65" w:rsidRDefault="00FE4B0B" w:rsidP="006A73B9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инди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6A73B9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C)  Юнони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6A73B9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$D) Мисри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6A73B9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Бобулистон;</w:t>
      </w:r>
    </w:p>
    <w:p w:rsidR="00FE4B0B" w:rsidRPr="00305F65" w:rsidRDefault="00FE4B0B" w:rsidP="006A73B9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@126. Маф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Демократия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бори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аввал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кадоме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тамаддун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ву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омадааст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FE4B0B" w:rsidRPr="00305F65" w:rsidRDefault="00FE4B0B" w:rsidP="006A73B9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 Чини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FE4B0B" w:rsidRPr="00305F65" w:rsidRDefault="00FE4B0B" w:rsidP="006A73B9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инди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6A73B9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Мисри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6A73B9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 Юнони 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6A73B9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Бобулистон;</w:t>
      </w:r>
    </w:p>
    <w:p w:rsidR="00FE4B0B" w:rsidRPr="00305F65" w:rsidRDefault="00FE4B0B" w:rsidP="00F9177F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@127. Дар асотири кадоме аз ин тамаддун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подшо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пас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нишастан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тахти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подшо</w:t>
      </w:r>
      <w:r w:rsidRPr="00305F65">
        <w:rPr>
          <w:rFonts w:ascii="Cambria" w:hAnsi="Cambria" w:cs="Cambria"/>
          <w:sz w:val="28"/>
          <w:szCs w:val="28"/>
          <w:lang w:val="tg-Cyrl-TJ"/>
        </w:rPr>
        <w:t>ҳӣ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мав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еи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худо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мегирифтанд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писари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Худо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дониста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мешуданд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FE4B0B" w:rsidRPr="00305F65" w:rsidRDefault="00FE4B0B" w:rsidP="00F9177F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 Чини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F9177F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инди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F9177F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Мисри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F9177F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Байнана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райн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F9177F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Бобулистон;</w:t>
      </w:r>
    </w:p>
    <w:p w:rsidR="00FE4B0B" w:rsidRPr="00305F65" w:rsidRDefault="00FE4B0B" w:rsidP="00B26191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@128. Дар асотири кадоме аз ин тамаддун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подшо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дорои “Фарри эзид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”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дониста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мешуданд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FE4B0B" w:rsidRPr="00305F65" w:rsidRDefault="00FE4B0B" w:rsidP="00B26191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 Чини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26191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инди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26191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Мисри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26191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Эрони Бостон 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B26191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Бобулистон;</w:t>
      </w:r>
    </w:p>
    <w:p w:rsidR="00FE4B0B" w:rsidRPr="00305F65" w:rsidRDefault="00FE4B0B" w:rsidP="002935E5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@129. Бузургтарин ёдгори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таърихию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фар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ангии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Мисри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, ки дар он фар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ангу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тамаддун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асотири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Мисри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инъикос гардидаанд, кадом аст?</w:t>
      </w:r>
    </w:p>
    <w:p w:rsidR="00FE4B0B" w:rsidRPr="00305F65" w:rsidRDefault="00FE4B0B" w:rsidP="002935E5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Папирус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2935E5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305F65">
        <w:rPr>
          <w:rFonts w:ascii="Times New Roman Tj" w:hAnsi="Times New Roman Tj" w:cs="Cambria"/>
          <w:sz w:val="28"/>
          <w:szCs w:val="28"/>
          <w:lang w:val="tg-Cyrl-TJ"/>
        </w:rPr>
        <w:t>Осори адаб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2935E5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ром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2935E5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айкал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2935E5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Дасхат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2935E5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@130. Дар асотири  Юнони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худоёни 12-гона дар ку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арор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доштанд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FE4B0B" w:rsidRPr="00305F65" w:rsidRDefault="00FE4B0B" w:rsidP="002935E5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Осмон;</w:t>
      </w:r>
    </w:p>
    <w:p w:rsidR="00FE4B0B" w:rsidRPr="00305F65" w:rsidRDefault="00FE4B0B" w:rsidP="002935E5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305F65">
        <w:rPr>
          <w:rFonts w:ascii="Times New Roman Tj" w:hAnsi="Times New Roman Tj" w:cs="Cambria"/>
          <w:sz w:val="28"/>
          <w:szCs w:val="28"/>
          <w:lang w:val="tg-Cyrl-TJ"/>
        </w:rPr>
        <w:t>Замин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2935E5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Ку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Олимп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2935E5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Зери замин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2935E5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Дар ба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9E65DA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@131. Дар асотири  Юнони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подшо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худоён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худо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дониста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мешуд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FE4B0B" w:rsidRPr="00305F65" w:rsidRDefault="00FE4B0B" w:rsidP="009E65DA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Зевс;</w:t>
      </w:r>
    </w:p>
    <w:p w:rsidR="00FE4B0B" w:rsidRPr="00305F65" w:rsidRDefault="00FE4B0B" w:rsidP="009E65DA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305F65">
        <w:rPr>
          <w:rFonts w:ascii="Times New Roman Tj" w:hAnsi="Times New Roman Tj" w:cs="Cambria"/>
          <w:sz w:val="28"/>
          <w:szCs w:val="28"/>
          <w:lang w:val="tg-Cyrl-TJ"/>
        </w:rPr>
        <w:t>Раъ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9E65DA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Посейдон;</w:t>
      </w:r>
    </w:p>
    <w:p w:rsidR="00FE4B0B" w:rsidRPr="00305F65" w:rsidRDefault="00FE4B0B" w:rsidP="009E65DA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Афродит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9E65DA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Гойо;</w:t>
      </w:r>
    </w:p>
    <w:p w:rsidR="00FE4B0B" w:rsidRPr="00305F65" w:rsidRDefault="00FE4B0B" w:rsidP="009E65DA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@132. Гея дар асотири  Юнони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чи гуна худо дониста мешуд?</w:t>
      </w:r>
    </w:p>
    <w:p w:rsidR="00FE4B0B" w:rsidRPr="00305F65" w:rsidRDefault="00FE4B0B" w:rsidP="00EF7E4F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Офарандаи ку</w:t>
      </w:r>
      <w:r w:rsidRPr="00305F65">
        <w:rPr>
          <w:rFonts w:ascii="Cambria" w:hAnsi="Cambria" w:cs="Cambria"/>
          <w:sz w:val="28"/>
          <w:szCs w:val="28"/>
          <w:lang w:val="tg-Cyrl-TJ"/>
        </w:rPr>
        <w:t>ҳҳ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EF7E4F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Зудои замин, модари табиат ва хил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ат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EF7E4F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Худои олами мурдагон;</w:t>
      </w:r>
    </w:p>
    <w:p w:rsidR="00FE4B0B" w:rsidRPr="00305F65" w:rsidRDefault="00FE4B0B" w:rsidP="00EF7E4F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Офарандаи Офтоб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EF7E4F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Офарандаи ба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E340A9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@133. Дар асотири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инди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адим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Вайши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ки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</w:t>
      </w:r>
      <w:r w:rsidRPr="00305F65">
        <w:rPr>
          <w:rFonts w:ascii="Times New Roman Tj" w:hAnsi="Times New Roman Tj"/>
          <w:sz w:val="28"/>
          <w:szCs w:val="28"/>
        </w:rPr>
        <w:t xml:space="preserve"> буданд?</w:t>
      </w:r>
    </w:p>
    <w:p w:rsidR="00FE4B0B" w:rsidRPr="00305F65" w:rsidRDefault="00FE4B0B" w:rsidP="00E340A9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</w:t>
      </w:r>
      <w:r w:rsidRPr="00305F65">
        <w:rPr>
          <w:rFonts w:ascii="Cambria" w:hAnsi="Cambria" w:cs="Cambria"/>
          <w:sz w:val="28"/>
          <w:szCs w:val="28"/>
        </w:rPr>
        <w:t>Ғ</w:t>
      </w:r>
      <w:r w:rsidRPr="00305F65">
        <w:rPr>
          <w:rFonts w:ascii="Times New Roman Tj" w:hAnsi="Times New Roman Tj" w:cs="Times New Roman Tj"/>
          <w:sz w:val="28"/>
          <w:szCs w:val="28"/>
        </w:rPr>
        <w:t>уломон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ва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коргарон</w:t>
      </w:r>
      <w:r w:rsidRPr="00305F65">
        <w:rPr>
          <w:rFonts w:ascii="Times New Roman Tj" w:hAnsi="Times New Roman Tj"/>
          <w:sz w:val="28"/>
          <w:szCs w:val="28"/>
        </w:rPr>
        <w:t xml:space="preserve">; </w:t>
      </w:r>
    </w:p>
    <w:p w:rsidR="00FE4B0B" w:rsidRPr="00305F65" w:rsidRDefault="00FE4B0B" w:rsidP="00E340A9">
      <w:pPr>
        <w:rPr>
          <w:rFonts w:ascii="Times New Roman Tj" w:hAnsi="Times New Roman Tj"/>
          <w:bCs/>
          <w:sz w:val="28"/>
          <w:szCs w:val="28"/>
        </w:rPr>
      </w:pPr>
      <w:r w:rsidRPr="00305F65">
        <w:rPr>
          <w:rFonts w:ascii="Times New Roman Tj" w:hAnsi="Times New Roman Tj"/>
          <w:bCs/>
          <w:sz w:val="28"/>
          <w:szCs w:val="28"/>
        </w:rPr>
        <w:t xml:space="preserve">$B) </w:t>
      </w:r>
      <w:r w:rsidRPr="00305F65">
        <w:rPr>
          <w:rFonts w:ascii="Cambria" w:hAnsi="Cambria" w:cs="Cambria"/>
          <w:bCs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унармандон</w:t>
      </w:r>
      <w:r w:rsidRPr="00305F65">
        <w:rPr>
          <w:rFonts w:ascii="Times New Roman Tj" w:hAnsi="Times New Roman Tj"/>
          <w:bCs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ва</w:t>
      </w:r>
      <w:r w:rsidRPr="00305F65">
        <w:rPr>
          <w:rFonts w:ascii="Times New Roman Tj" w:hAnsi="Times New Roman Tj"/>
          <w:bCs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косибон</w:t>
      </w:r>
      <w:r w:rsidRPr="00305F65">
        <w:rPr>
          <w:rFonts w:ascii="Times New Roman Tj" w:hAnsi="Times New Roman Tj"/>
          <w:sz w:val="28"/>
          <w:szCs w:val="28"/>
        </w:rPr>
        <w:t>;</w:t>
      </w:r>
      <w:r w:rsidRPr="00305F65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FE4B0B" w:rsidRPr="00305F65" w:rsidRDefault="00FE4B0B" w:rsidP="00E340A9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Сарватмандону бекорон; </w:t>
      </w:r>
    </w:p>
    <w:p w:rsidR="00FE4B0B" w:rsidRPr="00305F65" w:rsidRDefault="00FE4B0B" w:rsidP="00E340A9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Ру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ониён</w:t>
      </w:r>
      <w:r w:rsidRPr="00305F65">
        <w:rPr>
          <w:rFonts w:ascii="Times New Roman Tj" w:hAnsi="Times New Roman Tj"/>
          <w:sz w:val="28"/>
          <w:szCs w:val="28"/>
        </w:rPr>
        <w:t xml:space="preserve">; </w:t>
      </w:r>
    </w:p>
    <w:p w:rsidR="00FE4B0B" w:rsidRPr="00305F65" w:rsidRDefault="00FE4B0B" w:rsidP="00E340A9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Низомиён ва 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анговарон</w:t>
      </w:r>
      <w:r w:rsidRPr="00305F65">
        <w:rPr>
          <w:rFonts w:ascii="Times New Roman Tj" w:hAnsi="Times New Roman Tj"/>
          <w:sz w:val="28"/>
          <w:szCs w:val="28"/>
        </w:rPr>
        <w:t xml:space="preserve">; </w:t>
      </w:r>
    </w:p>
    <w:p w:rsidR="00FE4B0B" w:rsidRPr="00305F65" w:rsidRDefault="00FE4B0B" w:rsidP="0090298F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@134. Андешаи “Худоён инсонро дар ибтидо бо ду сар ва ча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дасту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ча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п</w:t>
      </w:r>
      <w:r w:rsidRPr="00305F65">
        <w:rPr>
          <w:rFonts w:ascii="Times New Roman Tj" w:hAnsi="Times New Roman Tj"/>
          <w:sz w:val="28"/>
          <w:szCs w:val="28"/>
          <w:lang w:val="tg-Cyrl-TJ"/>
        </w:rPr>
        <w:t>ой хал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карданд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Баъдтар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инсон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ра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иби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худоён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шуда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удрати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инсон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худоён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тарсида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инсон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оро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ду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нима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наринаву модина 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удо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кардаанд. Аз ин чи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инсон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нимаи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гумшудаи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худ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тавасути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аббат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амдигар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мехо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анд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онро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даст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биёра</w:t>
      </w:r>
      <w:r w:rsidRPr="00305F65">
        <w:rPr>
          <w:rFonts w:ascii="Times New Roman Tj" w:hAnsi="Times New Roman Tj"/>
          <w:sz w:val="28"/>
          <w:szCs w:val="28"/>
          <w:lang w:val="tg-Cyrl-TJ"/>
        </w:rPr>
        <w:t>н” ба к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нисбат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меди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анд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FE4B0B" w:rsidRPr="00305F65" w:rsidRDefault="00FE4B0B" w:rsidP="0090298F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ба Афлотун;</w:t>
      </w:r>
    </w:p>
    <w:p w:rsidR="00FE4B0B" w:rsidRPr="00305F65" w:rsidRDefault="00FE4B0B" w:rsidP="0090298F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ба Бекон;</w:t>
      </w:r>
    </w:p>
    <w:p w:rsidR="00FE4B0B" w:rsidRPr="00305F65" w:rsidRDefault="00FE4B0B" w:rsidP="0090298F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 ба Э.Тойлор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90298F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 ба Пифагор;</w:t>
      </w:r>
    </w:p>
    <w:p w:rsidR="00FE4B0B" w:rsidRPr="00305F65" w:rsidRDefault="00FE4B0B" w:rsidP="0090298F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ба Демократ;</w:t>
      </w:r>
    </w:p>
    <w:p w:rsidR="00FE4B0B" w:rsidRPr="00305F65" w:rsidRDefault="00FE4B0B" w:rsidP="002935E5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@135. Титан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насли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аввали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ғ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ул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буда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Гойо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худои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замин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Уронус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худои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осмон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ву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омада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буданд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. Он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баъдан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тавассути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худоёни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Олимп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шикаст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дода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шуда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байн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бурда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гуфта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марбути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асотир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FE4B0B" w:rsidRPr="00305F65" w:rsidRDefault="00FE4B0B" w:rsidP="000A054F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 Чини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FE4B0B" w:rsidRPr="00305F65" w:rsidRDefault="00FE4B0B" w:rsidP="000A054F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инди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0A054F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Мисри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0A054F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 Юнони 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0A054F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Бобулистон;</w:t>
      </w:r>
    </w:p>
    <w:p w:rsidR="00FE4B0B" w:rsidRPr="00305F65" w:rsidRDefault="00FE4B0B" w:rsidP="001B1836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@136. Дар асотири  Юнони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кадом худо </w:t>
      </w:r>
      <w:r w:rsidRPr="00305F65">
        <w:rPr>
          <w:rFonts w:ascii="Times New Roman Tj" w:hAnsi="Times New Roman Tj"/>
          <w:sz w:val="28"/>
          <w:szCs w:val="28"/>
        </w:rPr>
        <w:t>худои ба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р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зилзила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буда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бародари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Зевс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дониста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мешуд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FE4B0B" w:rsidRPr="00305F65" w:rsidRDefault="00FE4B0B" w:rsidP="001B1836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Зевс;</w:t>
      </w:r>
    </w:p>
    <w:p w:rsidR="00FE4B0B" w:rsidRPr="00305F65" w:rsidRDefault="00FE4B0B" w:rsidP="001B1836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305F65">
        <w:rPr>
          <w:rFonts w:ascii="Times New Roman Tj" w:hAnsi="Times New Roman Tj" w:cs="Cambria"/>
          <w:sz w:val="28"/>
          <w:szCs w:val="28"/>
          <w:lang w:val="tg-Cyrl-TJ"/>
        </w:rPr>
        <w:t>Раъ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1B1836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Посейдон;</w:t>
      </w:r>
    </w:p>
    <w:p w:rsidR="00FE4B0B" w:rsidRPr="00305F65" w:rsidRDefault="00FE4B0B" w:rsidP="001B1836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Афродит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1B1836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Гойо;</w:t>
      </w:r>
    </w:p>
    <w:p w:rsidR="00FE4B0B" w:rsidRPr="00305F65" w:rsidRDefault="00FE4B0B" w:rsidP="00482798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@137. Таносух гуфта чиро доранд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FE4B0B" w:rsidRPr="00305F65" w:rsidRDefault="00FE4B0B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низоми таба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от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305F65">
        <w:rPr>
          <w:rFonts w:ascii="Times New Roman Tj" w:hAnsi="Times New Roman Tj" w:cs="Cambria"/>
          <w:sz w:val="28"/>
          <w:szCs w:val="28"/>
          <w:lang w:val="tg-Cyrl-TJ"/>
        </w:rPr>
        <w:t>инти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оли</w:t>
      </w:r>
      <w:r w:rsidRPr="00305F65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Pr="00305F65">
        <w:rPr>
          <w:rFonts w:ascii="Cambria" w:hAnsi="Cambria" w:cs="Cambria"/>
          <w:sz w:val="28"/>
          <w:szCs w:val="28"/>
          <w:lang w:val="tg-Cyrl-TJ"/>
        </w:rPr>
        <w:t>ӯҳ</w:t>
      </w:r>
      <w:r w:rsidRPr="00305F65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305F65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як</w:t>
      </w:r>
      <w:r w:rsidRPr="00305F65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исм</w:t>
      </w:r>
      <w:r w:rsidRPr="00305F65">
        <w:rPr>
          <w:rFonts w:ascii="Times New Roman Tj" w:hAnsi="Times New Roman Tj" w:cs="Cambria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305F65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исми</w:t>
      </w:r>
      <w:r w:rsidRPr="00305F65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дигар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худои офарандаи осмону замин;</w:t>
      </w:r>
    </w:p>
    <w:p w:rsidR="00FE4B0B" w:rsidRPr="00305F65" w:rsidRDefault="00FE4B0B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сарчашма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ои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асотир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неру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табиат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482798">
      <w:pPr>
        <w:jc w:val="both"/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@138. Худоёни сегона дар асотири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инди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кадом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оянд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FE4B0B" w:rsidRPr="00305F65" w:rsidRDefault="00FE4B0B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Падар-Худо, Писар-Худо, Ру</w:t>
      </w:r>
      <w:r w:rsidRPr="00305F65">
        <w:rPr>
          <w:rFonts w:ascii="Cambria" w:hAnsi="Cambria" w:cs="Cambria"/>
          <w:sz w:val="28"/>
          <w:szCs w:val="28"/>
          <w:lang w:val="tg-Cyrl-TJ"/>
        </w:rPr>
        <w:t>ҳҳ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ул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удус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305F65">
        <w:rPr>
          <w:rFonts w:ascii="Times New Roman Tj" w:hAnsi="Times New Roman Tj" w:cs="Cambria"/>
          <w:sz w:val="28"/>
          <w:szCs w:val="28"/>
          <w:lang w:val="tg-Cyrl-TJ"/>
        </w:rPr>
        <w:t>Зевс, посейдон, Афротдит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Бра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Шиво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Вишну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Раъ, Посейдон, Шиво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урамаздо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риман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Митро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48279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@139. Низоми таба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от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асотири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кадоме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тамаддун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мушо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ида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FE4B0B" w:rsidRPr="00305F65" w:rsidRDefault="00FE4B0B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 Чини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FE4B0B" w:rsidRPr="00305F65" w:rsidRDefault="00FE4B0B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Бобулистон;</w:t>
      </w:r>
    </w:p>
    <w:p w:rsidR="00FE4B0B" w:rsidRPr="00305F65" w:rsidRDefault="00FE4B0B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Мисри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 Юнони 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инди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48279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@140. Бра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ман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буданд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FE4B0B" w:rsidRPr="00305F65" w:rsidRDefault="00FE4B0B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ру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ониёни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маз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аб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инди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$B) кишоварзон дар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инди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анговарон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инди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унармандон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инди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донишмандон дар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инди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48279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@141. 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ав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ари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таълимоти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буддоияро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ташкил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меди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FE4B0B" w:rsidRPr="00305F65" w:rsidRDefault="00FE4B0B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$A) ча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ат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риёзат;</w:t>
      </w:r>
    </w:p>
    <w:p w:rsidR="00FE4B0B" w:rsidRPr="00305F65" w:rsidRDefault="00FE4B0B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гушанишин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/>
          <w:sz w:val="28"/>
          <w:szCs w:val="28"/>
          <w:lang w:val="tg-Cyrl-TJ"/>
        </w:rPr>
        <w:t>илмомуз</w:t>
      </w:r>
      <w:r w:rsidRPr="00305F65">
        <w:rPr>
          <w:rFonts w:ascii="Cambria" w:hAnsi="Cambria" w:cs="Cambria"/>
          <w:sz w:val="28"/>
          <w:szCs w:val="28"/>
          <w:lang w:val="tg-Cyrl-TJ"/>
        </w:rPr>
        <w:t>ӣ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482798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$E) тарки дуру</w:t>
      </w:r>
      <w:r w:rsidRPr="00305F65">
        <w:rPr>
          <w:rFonts w:ascii="Cambria" w:hAnsi="Cambria" w:cs="Cambria"/>
          <w:sz w:val="28"/>
          <w:szCs w:val="28"/>
          <w:lang w:val="tg-Cyrl-TJ"/>
        </w:rPr>
        <w:t>ғ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162A97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@142. Тамаддуни Махен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>-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Доро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кадоме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сарзамин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ҷ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ойгир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буд</w:t>
      </w:r>
      <w:r w:rsidRPr="00305F65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FE4B0B" w:rsidRPr="00305F65" w:rsidRDefault="00FE4B0B" w:rsidP="00162A97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$A)  Чини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;</w:t>
      </w:r>
    </w:p>
    <w:p w:rsidR="00FE4B0B" w:rsidRPr="00305F65" w:rsidRDefault="00FE4B0B" w:rsidP="00162A97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$B) Бобулистон;</w:t>
      </w:r>
    </w:p>
    <w:p w:rsidR="00FE4B0B" w:rsidRPr="00305F65" w:rsidRDefault="00FE4B0B" w:rsidP="00162A97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>C)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Мисри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162A97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>$D)</w:t>
      </w:r>
      <w:r w:rsidRPr="00305F65">
        <w:rPr>
          <w:rFonts w:ascii="Times New Roman Tj" w:hAnsi="Times New Roman Tj"/>
          <w:bCs/>
          <w:sz w:val="28"/>
          <w:szCs w:val="28"/>
          <w:lang w:val="tg-Cyrl-TJ"/>
        </w:rPr>
        <w:t xml:space="preserve">  Юнони </w:t>
      </w:r>
      <w:r w:rsidRPr="00305F65">
        <w:rPr>
          <w:rFonts w:ascii="Cambria" w:hAnsi="Cambria" w:cs="Cambria"/>
          <w:bCs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bCs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162A97">
      <w:pPr>
        <w:rPr>
          <w:rFonts w:ascii="Times New Roman Tj" w:hAnsi="Times New Roman Tj"/>
          <w:sz w:val="28"/>
          <w:szCs w:val="28"/>
          <w:lang w:val="tg-Cyrl-TJ"/>
        </w:rPr>
      </w:pP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Pr="00305F65">
        <w:rPr>
          <w:rFonts w:ascii="Cambria" w:hAnsi="Cambria" w:cs="Cambria"/>
          <w:sz w:val="28"/>
          <w:szCs w:val="28"/>
          <w:lang w:val="tg-Cyrl-TJ"/>
        </w:rPr>
        <w:t>Ҳ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инди</w:t>
      </w:r>
      <w:r w:rsidRPr="00305F6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05F65">
        <w:rPr>
          <w:rFonts w:ascii="Cambria" w:hAnsi="Cambria" w:cs="Cambria"/>
          <w:sz w:val="28"/>
          <w:szCs w:val="28"/>
          <w:lang w:val="tg-Cyrl-TJ"/>
        </w:rPr>
        <w:t>Қ</w:t>
      </w:r>
      <w:r w:rsidRPr="00305F65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05F65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E4B0B" w:rsidRPr="00305F65" w:rsidRDefault="00FE4B0B" w:rsidP="00D55FCC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@143. Сарчашмаи асосии асотири  Юнони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/>
          <w:sz w:val="28"/>
          <w:szCs w:val="28"/>
        </w:rPr>
        <w:t>адим кадом аст?</w:t>
      </w:r>
    </w:p>
    <w:p w:rsidR="00FE4B0B" w:rsidRPr="00305F65" w:rsidRDefault="00FE4B0B" w:rsidP="00D55FCC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Илиада ва Одисея;</w:t>
      </w:r>
    </w:p>
    <w:p w:rsidR="00FE4B0B" w:rsidRPr="00305F65" w:rsidRDefault="00FE4B0B" w:rsidP="00D55FCC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Авесто; </w:t>
      </w:r>
    </w:p>
    <w:p w:rsidR="00FE4B0B" w:rsidRPr="00305F65" w:rsidRDefault="00FE4B0B" w:rsidP="00D55FCC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C) Веда</w:t>
      </w:r>
      <w:r w:rsidRPr="00305F65">
        <w:rPr>
          <w:rFonts w:ascii="Cambria" w:hAnsi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о;</w:t>
      </w:r>
    </w:p>
    <w:p w:rsidR="00FE4B0B" w:rsidRPr="00305F65" w:rsidRDefault="00FE4B0B" w:rsidP="00D55FCC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D) Библия; </w:t>
      </w:r>
    </w:p>
    <w:p w:rsidR="00FE4B0B" w:rsidRPr="00305F65" w:rsidRDefault="00FE4B0B" w:rsidP="00D55FCC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E) </w:t>
      </w:r>
      <w:r w:rsidRPr="00305F65">
        <w:rPr>
          <w:sz w:val="28"/>
          <w:szCs w:val="28"/>
        </w:rPr>
        <w:t>Қ</w:t>
      </w:r>
      <w:r w:rsidRPr="00305F65">
        <w:rPr>
          <w:rFonts w:ascii="Times New Roman Tj" w:hAnsi="Times New Roman Tj"/>
          <w:sz w:val="28"/>
          <w:szCs w:val="28"/>
        </w:rPr>
        <w:t>уръон;</w:t>
      </w:r>
    </w:p>
    <w:p w:rsidR="00FE4B0B" w:rsidRPr="00305F65" w:rsidRDefault="00FE4B0B" w:rsidP="00D55FCC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@144. Хаос дар асотири Юнони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/>
          <w:sz w:val="28"/>
          <w:szCs w:val="28"/>
        </w:rPr>
        <w:t>адим ифодакунандаи ч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буд?</w:t>
      </w:r>
    </w:p>
    <w:p w:rsidR="00FE4B0B" w:rsidRPr="00305F65" w:rsidRDefault="00FE4B0B" w:rsidP="00D55FCC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/>
          <w:sz w:val="28"/>
          <w:szCs w:val="28"/>
        </w:rPr>
        <w:t>ама чиз;</w:t>
      </w:r>
    </w:p>
    <w:p w:rsidR="00FE4B0B" w:rsidRPr="00305F65" w:rsidRDefault="00FE4B0B" w:rsidP="00D55FCC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е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чиз</w:t>
      </w:r>
      <w:r w:rsidRPr="00305F65">
        <w:rPr>
          <w:rFonts w:ascii="Times New Roman Tj" w:hAnsi="Times New Roman Tj"/>
          <w:sz w:val="28"/>
          <w:szCs w:val="28"/>
        </w:rPr>
        <w:t xml:space="preserve">, </w:t>
      </w:r>
      <w:r w:rsidRPr="00305F65">
        <w:rPr>
          <w:rFonts w:ascii="Times New Roman Tj" w:hAnsi="Times New Roman Tj" w:cs="Times New Roman Tj"/>
          <w:sz w:val="28"/>
          <w:szCs w:val="28"/>
        </w:rPr>
        <w:t>холиг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D55FCC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худои куххо;</w:t>
      </w:r>
    </w:p>
    <w:p w:rsidR="00FE4B0B" w:rsidRPr="00305F65" w:rsidRDefault="00FE4B0B" w:rsidP="00D55FCC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худои дарёхо;</w:t>
      </w:r>
    </w:p>
    <w:p w:rsidR="00FE4B0B" w:rsidRPr="00305F65" w:rsidRDefault="00FE4B0B" w:rsidP="00D55FCC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E) худои замин;</w:t>
      </w:r>
    </w:p>
    <w:p w:rsidR="00FE4B0B" w:rsidRPr="00305F65" w:rsidRDefault="00FE4B0B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@145. Худои осмон дар асотири Юнони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адим</w:t>
      </w:r>
      <w:r w:rsidRPr="00305F65">
        <w:rPr>
          <w:rFonts w:ascii="Times New Roman Tj" w:hAnsi="Times New Roman Tj"/>
          <w:sz w:val="28"/>
          <w:szCs w:val="28"/>
        </w:rPr>
        <w:t xml:space="preserve"> кадоме аз ин худоён дониста мешаванд?</w:t>
      </w:r>
    </w:p>
    <w:p w:rsidR="00FE4B0B" w:rsidRPr="00305F65" w:rsidRDefault="00FE4B0B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</w:t>
      </w:r>
      <w:r w:rsidRPr="00305F65">
        <w:rPr>
          <w:rFonts w:ascii="Times New Roman Tj" w:hAnsi="Times New Roman Tj"/>
          <w:bCs/>
          <w:sz w:val="28"/>
          <w:szCs w:val="28"/>
        </w:rPr>
        <w:t>Уронус</w:t>
      </w:r>
      <w:r w:rsidRPr="00305F65">
        <w:rPr>
          <w:rFonts w:ascii="Times New Roman Tj" w:hAnsi="Times New Roman Tj"/>
          <w:sz w:val="28"/>
          <w:szCs w:val="28"/>
        </w:rPr>
        <w:t xml:space="preserve">; </w:t>
      </w:r>
    </w:p>
    <w:p w:rsidR="00FE4B0B" w:rsidRPr="00305F65" w:rsidRDefault="00FE4B0B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Зевс; </w:t>
      </w:r>
    </w:p>
    <w:p w:rsidR="00FE4B0B" w:rsidRPr="00305F65" w:rsidRDefault="00FE4B0B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Гея; </w:t>
      </w:r>
    </w:p>
    <w:p w:rsidR="00FE4B0B" w:rsidRPr="00305F65" w:rsidRDefault="00FE4B0B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Нойтус;</w:t>
      </w:r>
    </w:p>
    <w:p w:rsidR="00FE4B0B" w:rsidRPr="00305F65" w:rsidRDefault="00FE4B0B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Афродита; </w:t>
      </w:r>
    </w:p>
    <w:p w:rsidR="00FE4B0B" w:rsidRPr="00305F65" w:rsidRDefault="00FE4B0B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@146. Гея дар асотири Юнони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адим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фарзанди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к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дониста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мешуд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FE4B0B" w:rsidRPr="00305F65" w:rsidRDefault="00FE4B0B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Афродита; </w:t>
      </w:r>
    </w:p>
    <w:p w:rsidR="00FE4B0B" w:rsidRPr="00305F65" w:rsidRDefault="00FE4B0B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</w:t>
      </w:r>
      <w:r w:rsidRPr="00305F65">
        <w:rPr>
          <w:rFonts w:ascii="Times New Roman Tj" w:hAnsi="Times New Roman Tj"/>
          <w:bCs/>
          <w:sz w:val="28"/>
          <w:szCs w:val="28"/>
        </w:rPr>
        <w:t>Нойтус</w:t>
      </w:r>
      <w:r w:rsidRPr="00305F65">
        <w:rPr>
          <w:rFonts w:ascii="Times New Roman Tj" w:hAnsi="Times New Roman Tj"/>
          <w:sz w:val="28"/>
          <w:szCs w:val="28"/>
        </w:rPr>
        <w:t xml:space="preserve">; </w:t>
      </w:r>
    </w:p>
    <w:p w:rsidR="00FE4B0B" w:rsidRPr="00305F65" w:rsidRDefault="00FE4B0B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Юнона; </w:t>
      </w:r>
    </w:p>
    <w:p w:rsidR="00FE4B0B" w:rsidRPr="00305F65" w:rsidRDefault="00FE4B0B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$D) Аполлон; </w:t>
      </w:r>
    </w:p>
    <w:p w:rsidR="00FE4B0B" w:rsidRPr="00305F65" w:rsidRDefault="00FE4B0B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Зевс; </w:t>
      </w:r>
    </w:p>
    <w:p w:rsidR="00FE4B0B" w:rsidRPr="00305F65" w:rsidRDefault="00FE4B0B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@147. Худои иш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ва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зебо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дар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асотири Юнони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адим</w:t>
      </w:r>
      <w:r w:rsidRPr="00305F65">
        <w:rPr>
          <w:rFonts w:ascii="Times New Roman Tj" w:hAnsi="Times New Roman Tj"/>
          <w:sz w:val="28"/>
          <w:szCs w:val="28"/>
        </w:rPr>
        <w:t xml:space="preserve"> кадоме аз ин худоён диниста мешуд?</w:t>
      </w:r>
    </w:p>
    <w:p w:rsidR="00FE4B0B" w:rsidRPr="00305F65" w:rsidRDefault="00FE4B0B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</w:t>
      </w:r>
      <w:r w:rsidRPr="00305F65">
        <w:rPr>
          <w:rFonts w:ascii="Times New Roman Tj" w:hAnsi="Times New Roman Tj"/>
          <w:bCs/>
          <w:sz w:val="28"/>
          <w:szCs w:val="28"/>
        </w:rPr>
        <w:t>Афродита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</w:p>
    <w:p w:rsidR="00FE4B0B" w:rsidRPr="00305F65" w:rsidRDefault="00FE4B0B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Гея;</w:t>
      </w:r>
    </w:p>
    <w:p w:rsidR="00FE4B0B" w:rsidRPr="00305F65" w:rsidRDefault="00FE4B0B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Нойтус; </w:t>
      </w:r>
    </w:p>
    <w:p w:rsidR="00FE4B0B" w:rsidRPr="00305F65" w:rsidRDefault="00FE4B0B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$D) Юнона; </w:t>
      </w:r>
    </w:p>
    <w:p w:rsidR="00FE4B0B" w:rsidRPr="00305F65" w:rsidRDefault="00FE4B0B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Ана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ито</w:t>
      </w:r>
      <w:r w:rsidRPr="00305F65">
        <w:rPr>
          <w:rFonts w:ascii="Times New Roman Tj" w:hAnsi="Times New Roman Tj"/>
          <w:sz w:val="28"/>
          <w:szCs w:val="28"/>
        </w:rPr>
        <w:t xml:space="preserve">; </w:t>
      </w:r>
    </w:p>
    <w:p w:rsidR="00FE4B0B" w:rsidRPr="00305F65" w:rsidRDefault="00FE4B0B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@148. Худои осмон ва ро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бари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/>
          <w:sz w:val="28"/>
          <w:szCs w:val="28"/>
        </w:rPr>
        <w:t xml:space="preserve">удрат дар асотири Мисри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адим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к</w:t>
      </w:r>
      <w:r w:rsidRPr="00305F65">
        <w:rPr>
          <w:rFonts w:ascii="Cambria" w:hAnsi="Cambria" w:cs="Cambria"/>
          <w:sz w:val="28"/>
          <w:szCs w:val="28"/>
        </w:rPr>
        <w:t>ӣ</w:t>
      </w:r>
      <w:r w:rsidRPr="00305F65">
        <w:rPr>
          <w:rFonts w:ascii="Times New Roman Tj" w:hAnsi="Times New Roman Tj"/>
          <w:sz w:val="28"/>
          <w:szCs w:val="28"/>
        </w:rPr>
        <w:t xml:space="preserve"> буд?</w:t>
      </w:r>
    </w:p>
    <w:p w:rsidR="00FE4B0B" w:rsidRPr="00305F65" w:rsidRDefault="00FE4B0B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</w:t>
      </w:r>
      <w:r w:rsidRPr="00305F65">
        <w:rPr>
          <w:rFonts w:ascii="Times New Roman Tj" w:hAnsi="Times New Roman Tj"/>
          <w:bCs/>
          <w:sz w:val="28"/>
          <w:szCs w:val="28"/>
        </w:rPr>
        <w:t>) Амон</w:t>
      </w:r>
      <w:r w:rsidRPr="00305F65">
        <w:rPr>
          <w:rFonts w:ascii="Times New Roman Tj" w:hAnsi="Times New Roman Tj"/>
          <w:sz w:val="28"/>
          <w:szCs w:val="28"/>
        </w:rPr>
        <w:t>;</w:t>
      </w:r>
      <w:r w:rsidRPr="00305F65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FE4B0B" w:rsidRPr="00305F65" w:rsidRDefault="00FE4B0B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Осирис; </w:t>
      </w:r>
    </w:p>
    <w:p w:rsidR="00FE4B0B" w:rsidRPr="00305F65" w:rsidRDefault="00FE4B0B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Сет;</w:t>
      </w:r>
    </w:p>
    <w:p w:rsidR="00FE4B0B" w:rsidRPr="00305F65" w:rsidRDefault="00FE4B0B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$D) Ра;</w:t>
      </w:r>
    </w:p>
    <w:p w:rsidR="00FE4B0B" w:rsidRPr="00305F65" w:rsidRDefault="00FE4B0B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Сехмет;</w:t>
      </w:r>
    </w:p>
    <w:p w:rsidR="00FE4B0B" w:rsidRPr="00305F65" w:rsidRDefault="00FE4B0B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@149. Дар асотири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инди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адим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мардум</w:t>
      </w:r>
      <w:r w:rsidRPr="00305F65">
        <w:rPr>
          <w:rFonts w:ascii="Times New Roman Tj" w:hAnsi="Times New Roman Tj"/>
          <w:sz w:val="28"/>
          <w:szCs w:val="28"/>
        </w:rPr>
        <w:t xml:space="preserve"> ба чанд таба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та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сим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мешуданд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FE4B0B" w:rsidRPr="00305F65" w:rsidRDefault="00FE4B0B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$A) 2;</w:t>
      </w:r>
    </w:p>
    <w:p w:rsidR="00FE4B0B" w:rsidRPr="00305F65" w:rsidRDefault="00FE4B0B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$B) 3;</w:t>
      </w:r>
    </w:p>
    <w:p w:rsidR="00FE4B0B" w:rsidRPr="00305F65" w:rsidRDefault="00FE4B0B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$C) 5;</w:t>
      </w:r>
    </w:p>
    <w:p w:rsidR="00FE4B0B" w:rsidRPr="00305F65" w:rsidRDefault="00FE4B0B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$D) </w:t>
      </w:r>
      <w:r w:rsidRPr="00305F65">
        <w:rPr>
          <w:rFonts w:ascii="Times New Roman Tj" w:hAnsi="Times New Roman Tj"/>
          <w:bCs/>
          <w:sz w:val="28"/>
          <w:szCs w:val="28"/>
        </w:rPr>
        <w:t>4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>$E) 6;</w:t>
      </w:r>
    </w:p>
    <w:p w:rsidR="00FE4B0B" w:rsidRPr="00305F65" w:rsidRDefault="00FE4B0B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@150. Дар асотири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инди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Cambria" w:hAnsi="Cambria" w:cs="Cambria"/>
          <w:sz w:val="28"/>
          <w:szCs w:val="28"/>
        </w:rPr>
        <w:t>Қ</w:t>
      </w:r>
      <w:r w:rsidRPr="00305F65">
        <w:rPr>
          <w:rFonts w:ascii="Times New Roman Tj" w:hAnsi="Times New Roman Tj" w:cs="Times New Roman Tj"/>
          <w:sz w:val="28"/>
          <w:szCs w:val="28"/>
        </w:rPr>
        <w:t>адим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Бра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ман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о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ки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буданд</w:t>
      </w:r>
      <w:r w:rsidRPr="00305F65">
        <w:rPr>
          <w:rFonts w:ascii="Times New Roman Tj" w:hAnsi="Times New Roman Tj"/>
          <w:sz w:val="28"/>
          <w:szCs w:val="28"/>
        </w:rPr>
        <w:t>?</w:t>
      </w:r>
    </w:p>
    <w:p w:rsidR="00FE4B0B" w:rsidRPr="00305F65" w:rsidRDefault="00FE4B0B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$A) </w:t>
      </w:r>
      <w:r w:rsidRPr="00305F65">
        <w:rPr>
          <w:rFonts w:ascii="Cambria" w:hAnsi="Cambria" w:cs="Cambria"/>
          <w:sz w:val="28"/>
          <w:szCs w:val="28"/>
        </w:rPr>
        <w:t>Ғ</w:t>
      </w:r>
      <w:r w:rsidRPr="00305F65">
        <w:rPr>
          <w:rFonts w:ascii="Times New Roman Tj" w:hAnsi="Times New Roman Tj" w:cs="Times New Roman Tj"/>
          <w:sz w:val="28"/>
          <w:szCs w:val="28"/>
        </w:rPr>
        <w:t>уломон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ва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коргарон</w:t>
      </w:r>
      <w:r w:rsidRPr="00305F65">
        <w:rPr>
          <w:rFonts w:ascii="Times New Roman Tj" w:hAnsi="Times New Roman Tj"/>
          <w:sz w:val="28"/>
          <w:szCs w:val="28"/>
        </w:rPr>
        <w:t xml:space="preserve">; </w:t>
      </w:r>
    </w:p>
    <w:p w:rsidR="00FE4B0B" w:rsidRPr="00305F65" w:rsidRDefault="00FE4B0B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$B) </w:t>
      </w:r>
      <w:r w:rsidRPr="00305F65">
        <w:rPr>
          <w:rFonts w:ascii="Cambria" w:hAnsi="Cambria" w:cs="Cambria"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sz w:val="28"/>
          <w:szCs w:val="28"/>
        </w:rPr>
        <w:t>унармандон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ва</w:t>
      </w:r>
      <w:r w:rsidRPr="00305F65">
        <w:rPr>
          <w:rFonts w:ascii="Times New Roman Tj" w:hAnsi="Times New Roman Tj"/>
          <w:sz w:val="28"/>
          <w:szCs w:val="28"/>
        </w:rPr>
        <w:t xml:space="preserve"> </w:t>
      </w:r>
      <w:r w:rsidRPr="00305F65">
        <w:rPr>
          <w:rFonts w:ascii="Times New Roman Tj" w:hAnsi="Times New Roman Tj" w:cs="Times New Roman Tj"/>
          <w:sz w:val="28"/>
          <w:szCs w:val="28"/>
        </w:rPr>
        <w:t>косибон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9C4394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$C) Кишоварзон; </w:t>
      </w:r>
    </w:p>
    <w:p w:rsidR="00FE4B0B" w:rsidRPr="00305F65" w:rsidRDefault="00FE4B0B" w:rsidP="009C4394">
      <w:pPr>
        <w:rPr>
          <w:rFonts w:ascii="Times New Roman Tj" w:hAnsi="Times New Roman Tj"/>
          <w:bCs/>
          <w:sz w:val="28"/>
          <w:szCs w:val="28"/>
        </w:rPr>
      </w:pPr>
      <w:r w:rsidRPr="00305F65">
        <w:rPr>
          <w:rFonts w:ascii="Times New Roman Tj" w:hAnsi="Times New Roman Tj"/>
          <w:bCs/>
          <w:sz w:val="28"/>
          <w:szCs w:val="28"/>
        </w:rPr>
        <w:t>$D) Ру</w:t>
      </w:r>
      <w:r w:rsidRPr="00305F65">
        <w:rPr>
          <w:rFonts w:ascii="Cambria" w:hAnsi="Cambria" w:cs="Cambria"/>
          <w:bCs/>
          <w:sz w:val="28"/>
          <w:szCs w:val="28"/>
        </w:rPr>
        <w:t>ҳ</w:t>
      </w:r>
      <w:r w:rsidRPr="00305F65">
        <w:rPr>
          <w:rFonts w:ascii="Times New Roman Tj" w:hAnsi="Times New Roman Tj" w:cs="Times New Roman Tj"/>
          <w:bCs/>
          <w:sz w:val="28"/>
          <w:szCs w:val="28"/>
        </w:rPr>
        <w:t>ониён</w:t>
      </w:r>
      <w:r w:rsidRPr="00305F65">
        <w:rPr>
          <w:rFonts w:ascii="Times New Roman Tj" w:hAnsi="Times New Roman Tj"/>
          <w:sz w:val="28"/>
          <w:szCs w:val="28"/>
        </w:rPr>
        <w:t>;</w:t>
      </w:r>
    </w:p>
    <w:p w:rsidR="00FE4B0B" w:rsidRPr="00305F65" w:rsidRDefault="00FE4B0B" w:rsidP="00FC7F0E">
      <w:pPr>
        <w:rPr>
          <w:rFonts w:ascii="Times New Roman Tj" w:hAnsi="Times New Roman Tj"/>
          <w:sz w:val="28"/>
          <w:szCs w:val="28"/>
        </w:rPr>
      </w:pPr>
      <w:r w:rsidRPr="00305F65">
        <w:rPr>
          <w:rFonts w:ascii="Times New Roman Tj" w:hAnsi="Times New Roman Tj"/>
          <w:sz w:val="28"/>
          <w:szCs w:val="28"/>
        </w:rPr>
        <w:t xml:space="preserve">$E) Низомиён ва </w:t>
      </w:r>
      <w:r w:rsidRPr="00305F65">
        <w:rPr>
          <w:rFonts w:ascii="Cambria" w:hAnsi="Cambria" w:cs="Cambria"/>
          <w:sz w:val="28"/>
          <w:szCs w:val="28"/>
        </w:rPr>
        <w:t>ҷ</w:t>
      </w:r>
      <w:r w:rsidRPr="00305F65">
        <w:rPr>
          <w:rFonts w:ascii="Times New Roman Tj" w:hAnsi="Times New Roman Tj" w:cs="Times New Roman Tj"/>
          <w:sz w:val="28"/>
          <w:szCs w:val="28"/>
        </w:rPr>
        <w:t>анговарон</w:t>
      </w:r>
      <w:r w:rsidRPr="00305F65">
        <w:rPr>
          <w:rFonts w:ascii="Times New Roman Tj" w:hAnsi="Times New Roman Tj"/>
          <w:sz w:val="28"/>
          <w:szCs w:val="28"/>
        </w:rPr>
        <w:t xml:space="preserve">; </w:t>
      </w:r>
      <w:bookmarkStart w:id="0" w:name="_GoBack"/>
      <w:bookmarkEnd w:id="0"/>
    </w:p>
    <w:p w:rsidR="00FE4B0B" w:rsidRPr="00305F65" w:rsidRDefault="00FE4B0B" w:rsidP="00FC7F0E">
      <w:pPr>
        <w:rPr>
          <w:rFonts w:ascii="Times New Roman Tj" w:hAnsi="Times New Roman Tj"/>
          <w:sz w:val="28"/>
          <w:szCs w:val="28"/>
        </w:rPr>
      </w:pPr>
    </w:p>
    <w:p w:rsidR="00FE4B0B" w:rsidRPr="00305F65" w:rsidRDefault="00FE4B0B" w:rsidP="00FC7F0E">
      <w:pPr>
        <w:rPr>
          <w:rFonts w:ascii="Times New Roman Tj" w:hAnsi="Times New Roman Tj"/>
          <w:sz w:val="28"/>
          <w:szCs w:val="28"/>
        </w:rPr>
      </w:pPr>
    </w:p>
    <w:p w:rsidR="00FE4B0B" w:rsidRPr="00305F65" w:rsidRDefault="00FE4B0B" w:rsidP="00FC7F0E">
      <w:pPr>
        <w:rPr>
          <w:rFonts w:ascii="Times New Roman Tj" w:hAnsi="Times New Roman Tj"/>
          <w:sz w:val="28"/>
          <w:szCs w:val="28"/>
        </w:rPr>
      </w:pPr>
    </w:p>
    <w:p w:rsidR="00FE4B0B" w:rsidRPr="00305F65" w:rsidRDefault="00FE4B0B" w:rsidP="00FC7F0E">
      <w:pPr>
        <w:rPr>
          <w:rFonts w:ascii="Times New Roman Tj" w:hAnsi="Times New Roman Tj"/>
          <w:sz w:val="28"/>
          <w:szCs w:val="28"/>
        </w:rPr>
      </w:pPr>
    </w:p>
    <w:p w:rsidR="00FE4B0B" w:rsidRPr="00305F65" w:rsidRDefault="00FE4B0B" w:rsidP="00FC7F0E">
      <w:pPr>
        <w:rPr>
          <w:rFonts w:ascii="Times New Roman Tj" w:hAnsi="Times New Roman Tj"/>
          <w:sz w:val="28"/>
          <w:szCs w:val="28"/>
        </w:rPr>
      </w:pPr>
    </w:p>
    <w:p w:rsidR="00FE4B0B" w:rsidRPr="00305F65" w:rsidRDefault="00FE4B0B" w:rsidP="00FC7F0E">
      <w:pPr>
        <w:rPr>
          <w:rFonts w:ascii="Times New Roman Tj" w:hAnsi="Times New Roman Tj"/>
          <w:sz w:val="28"/>
          <w:szCs w:val="28"/>
        </w:rPr>
      </w:pPr>
    </w:p>
    <w:p w:rsidR="00FE4B0B" w:rsidRPr="00305F65" w:rsidRDefault="00FE4B0B" w:rsidP="00FC7F0E">
      <w:pPr>
        <w:rPr>
          <w:rFonts w:ascii="Times New Roman Tj" w:hAnsi="Times New Roman Tj"/>
          <w:sz w:val="28"/>
          <w:szCs w:val="28"/>
        </w:rPr>
      </w:pPr>
    </w:p>
    <w:p w:rsidR="00FE4B0B" w:rsidRPr="00305F65" w:rsidRDefault="00FE4B0B" w:rsidP="00FC7F0E">
      <w:pPr>
        <w:rPr>
          <w:rFonts w:ascii="Times New Roman Tj" w:hAnsi="Times New Roman Tj"/>
          <w:sz w:val="28"/>
          <w:szCs w:val="28"/>
        </w:rPr>
      </w:pPr>
    </w:p>
    <w:p w:rsidR="00FE4B0B" w:rsidRPr="00305F65" w:rsidRDefault="00FE4B0B" w:rsidP="00FC7F0E">
      <w:pPr>
        <w:rPr>
          <w:rFonts w:ascii="Times New Roman Tj" w:hAnsi="Times New Roman Tj"/>
          <w:sz w:val="28"/>
          <w:szCs w:val="28"/>
        </w:rPr>
      </w:pPr>
    </w:p>
    <w:p w:rsidR="00FE4B0B" w:rsidRPr="00305F65" w:rsidRDefault="00FE4B0B" w:rsidP="00FC7F0E">
      <w:pPr>
        <w:rPr>
          <w:rFonts w:ascii="Times New Roman Tj" w:hAnsi="Times New Roman Tj"/>
          <w:sz w:val="28"/>
          <w:szCs w:val="28"/>
        </w:rPr>
      </w:pPr>
    </w:p>
    <w:p w:rsidR="00FE4B0B" w:rsidRPr="00305F65" w:rsidRDefault="00FE4B0B" w:rsidP="00FC7F0E">
      <w:pPr>
        <w:rPr>
          <w:rFonts w:ascii="Times New Roman Tj" w:hAnsi="Times New Roman Tj"/>
          <w:sz w:val="28"/>
          <w:szCs w:val="28"/>
        </w:rPr>
      </w:pPr>
    </w:p>
    <w:p w:rsidR="00FE4B0B" w:rsidRPr="00305F65" w:rsidRDefault="00FE4B0B" w:rsidP="00FC7F0E">
      <w:pPr>
        <w:rPr>
          <w:rFonts w:ascii="Times New Roman Tj" w:hAnsi="Times New Roman Tj"/>
          <w:sz w:val="28"/>
          <w:szCs w:val="28"/>
        </w:rPr>
      </w:pPr>
    </w:p>
    <w:p w:rsidR="00FE4B0B" w:rsidRPr="00305F65" w:rsidRDefault="00FE4B0B" w:rsidP="00FC7F0E">
      <w:pPr>
        <w:rPr>
          <w:rFonts w:ascii="Times New Roman Tj" w:hAnsi="Times New Roman Tj"/>
          <w:sz w:val="28"/>
          <w:szCs w:val="28"/>
        </w:rPr>
      </w:pPr>
    </w:p>
    <w:p w:rsidR="00FE4B0B" w:rsidRPr="00305F65" w:rsidRDefault="00FE4B0B" w:rsidP="00FC7F0E">
      <w:pPr>
        <w:rPr>
          <w:rFonts w:ascii="Times New Roman Tj" w:hAnsi="Times New Roman Tj"/>
          <w:sz w:val="28"/>
          <w:szCs w:val="28"/>
        </w:rPr>
      </w:pPr>
    </w:p>
    <w:p w:rsidR="00FE4B0B" w:rsidRPr="00305F65" w:rsidRDefault="00FE4B0B" w:rsidP="00FC7F0E">
      <w:pPr>
        <w:rPr>
          <w:rFonts w:ascii="Times New Roman Tj" w:hAnsi="Times New Roman Tj"/>
          <w:sz w:val="28"/>
          <w:szCs w:val="28"/>
        </w:rPr>
      </w:pPr>
    </w:p>
    <w:p w:rsidR="00FE4B0B" w:rsidRPr="00305F65" w:rsidRDefault="00FE4B0B" w:rsidP="00FC7F0E">
      <w:pPr>
        <w:rPr>
          <w:rFonts w:ascii="Times New Roman Tj" w:hAnsi="Times New Roman Tj"/>
          <w:sz w:val="28"/>
          <w:szCs w:val="28"/>
        </w:rPr>
      </w:pPr>
    </w:p>
    <w:p w:rsidR="00FE4B0B" w:rsidRPr="00305F65" w:rsidRDefault="00FE4B0B" w:rsidP="00FC7F0E">
      <w:pPr>
        <w:rPr>
          <w:rFonts w:ascii="Times New Roman Tj" w:hAnsi="Times New Roman Tj"/>
          <w:sz w:val="28"/>
          <w:szCs w:val="28"/>
        </w:rPr>
      </w:pPr>
    </w:p>
    <w:p w:rsidR="00FE4B0B" w:rsidRPr="00305F65" w:rsidRDefault="00FE4B0B" w:rsidP="00FC7F0E">
      <w:pPr>
        <w:rPr>
          <w:rFonts w:ascii="Times New Roman Tj" w:hAnsi="Times New Roman Tj"/>
          <w:bCs/>
          <w:sz w:val="28"/>
          <w:szCs w:val="28"/>
        </w:rPr>
      </w:pPr>
    </w:p>
    <w:p w:rsidR="00FE4B0B" w:rsidRPr="00305F65" w:rsidRDefault="00FE4B0B" w:rsidP="00FC7F0E">
      <w:pPr>
        <w:rPr>
          <w:rFonts w:ascii="Times New Roman Tj" w:hAnsi="Times New Roman Tj"/>
          <w:sz w:val="28"/>
          <w:szCs w:val="28"/>
        </w:rPr>
      </w:pPr>
    </w:p>
    <w:p w:rsidR="00FE4B0B" w:rsidRPr="00305F65" w:rsidRDefault="00FE4B0B" w:rsidP="00FC7F0E">
      <w:pPr>
        <w:rPr>
          <w:rFonts w:ascii="Times New Roman Tj" w:hAnsi="Times New Roman Tj"/>
          <w:sz w:val="28"/>
          <w:szCs w:val="28"/>
        </w:rPr>
      </w:pPr>
    </w:p>
    <w:p w:rsidR="00FE4B0B" w:rsidRPr="00305F65" w:rsidRDefault="00FE4B0B" w:rsidP="00FC7F0E">
      <w:pPr>
        <w:rPr>
          <w:rFonts w:ascii="Times New Roman Tj" w:hAnsi="Times New Roman Tj"/>
          <w:sz w:val="28"/>
          <w:szCs w:val="28"/>
        </w:rPr>
      </w:pPr>
    </w:p>
    <w:p w:rsidR="00FE4B0B" w:rsidRPr="00305F65" w:rsidRDefault="00FE4B0B" w:rsidP="00FC7F0E">
      <w:pPr>
        <w:rPr>
          <w:rFonts w:ascii="Times New Roman Tj" w:hAnsi="Times New Roman Tj"/>
          <w:sz w:val="28"/>
          <w:szCs w:val="28"/>
        </w:rPr>
      </w:pPr>
    </w:p>
    <w:p w:rsidR="00FE4B0B" w:rsidRPr="00305F65" w:rsidRDefault="00FE4B0B">
      <w:pPr>
        <w:rPr>
          <w:rFonts w:ascii="Times New Roman Tj" w:hAnsi="Times New Roman Tj"/>
          <w:sz w:val="28"/>
          <w:szCs w:val="28"/>
          <w:lang w:val="tg-Cyrl-TJ"/>
        </w:rPr>
      </w:pPr>
    </w:p>
    <w:sectPr w:rsidR="00FE4B0B" w:rsidRPr="00305F65" w:rsidSect="003D1E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 Nazanin">
    <w:altName w:val="Arial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00D5"/>
    <w:rsid w:val="00002826"/>
    <w:rsid w:val="00011999"/>
    <w:rsid w:val="00041F3F"/>
    <w:rsid w:val="000427BA"/>
    <w:rsid w:val="00044F70"/>
    <w:rsid w:val="000A054F"/>
    <w:rsid w:val="000A165C"/>
    <w:rsid w:val="000A1A44"/>
    <w:rsid w:val="000A6205"/>
    <w:rsid w:val="000B7059"/>
    <w:rsid w:val="000C3865"/>
    <w:rsid w:val="000E5382"/>
    <w:rsid w:val="000E70E2"/>
    <w:rsid w:val="000F2DB7"/>
    <w:rsid w:val="00127AF0"/>
    <w:rsid w:val="0013074E"/>
    <w:rsid w:val="00162A97"/>
    <w:rsid w:val="001721B6"/>
    <w:rsid w:val="001A367F"/>
    <w:rsid w:val="001B1836"/>
    <w:rsid w:val="001B3CF3"/>
    <w:rsid w:val="001C6087"/>
    <w:rsid w:val="001D4BCA"/>
    <w:rsid w:val="001D7A84"/>
    <w:rsid w:val="00201227"/>
    <w:rsid w:val="002229AB"/>
    <w:rsid w:val="00231078"/>
    <w:rsid w:val="0024224B"/>
    <w:rsid w:val="00244A38"/>
    <w:rsid w:val="002509C5"/>
    <w:rsid w:val="00285FA9"/>
    <w:rsid w:val="002935E5"/>
    <w:rsid w:val="002A515E"/>
    <w:rsid w:val="002B538F"/>
    <w:rsid w:val="002B576A"/>
    <w:rsid w:val="003012F2"/>
    <w:rsid w:val="00305F65"/>
    <w:rsid w:val="003641D3"/>
    <w:rsid w:val="00372E64"/>
    <w:rsid w:val="00374BF0"/>
    <w:rsid w:val="003A3327"/>
    <w:rsid w:val="003A372F"/>
    <w:rsid w:val="003D1EAA"/>
    <w:rsid w:val="00427C2E"/>
    <w:rsid w:val="004577B0"/>
    <w:rsid w:val="00482798"/>
    <w:rsid w:val="004B667E"/>
    <w:rsid w:val="004C4D66"/>
    <w:rsid w:val="004C6DCD"/>
    <w:rsid w:val="004E4411"/>
    <w:rsid w:val="00510EFA"/>
    <w:rsid w:val="00527FA7"/>
    <w:rsid w:val="00535DBE"/>
    <w:rsid w:val="0055114E"/>
    <w:rsid w:val="0055689B"/>
    <w:rsid w:val="00563C5B"/>
    <w:rsid w:val="00583EF4"/>
    <w:rsid w:val="005854AD"/>
    <w:rsid w:val="00594CF7"/>
    <w:rsid w:val="00596420"/>
    <w:rsid w:val="00597E09"/>
    <w:rsid w:val="005C3831"/>
    <w:rsid w:val="005D6A5A"/>
    <w:rsid w:val="005E0ACC"/>
    <w:rsid w:val="00607079"/>
    <w:rsid w:val="0064487E"/>
    <w:rsid w:val="006704CA"/>
    <w:rsid w:val="00685EE1"/>
    <w:rsid w:val="006A73B9"/>
    <w:rsid w:val="00702B47"/>
    <w:rsid w:val="007353DD"/>
    <w:rsid w:val="00735B44"/>
    <w:rsid w:val="00744C79"/>
    <w:rsid w:val="0076731F"/>
    <w:rsid w:val="0077024E"/>
    <w:rsid w:val="00775D03"/>
    <w:rsid w:val="00793A34"/>
    <w:rsid w:val="007A44E2"/>
    <w:rsid w:val="00813FC4"/>
    <w:rsid w:val="00827189"/>
    <w:rsid w:val="0086306A"/>
    <w:rsid w:val="008866F1"/>
    <w:rsid w:val="008D2B34"/>
    <w:rsid w:val="008E3049"/>
    <w:rsid w:val="008E53A8"/>
    <w:rsid w:val="0090298F"/>
    <w:rsid w:val="009558DB"/>
    <w:rsid w:val="00965388"/>
    <w:rsid w:val="00974A89"/>
    <w:rsid w:val="009C4394"/>
    <w:rsid w:val="009E2F21"/>
    <w:rsid w:val="009E65DA"/>
    <w:rsid w:val="009E7000"/>
    <w:rsid w:val="009E7723"/>
    <w:rsid w:val="00A303E5"/>
    <w:rsid w:val="00A3070B"/>
    <w:rsid w:val="00A318C4"/>
    <w:rsid w:val="00A41966"/>
    <w:rsid w:val="00A575BA"/>
    <w:rsid w:val="00A847E3"/>
    <w:rsid w:val="00A85E29"/>
    <w:rsid w:val="00AA4118"/>
    <w:rsid w:val="00AB39C0"/>
    <w:rsid w:val="00AB6B3A"/>
    <w:rsid w:val="00B005E6"/>
    <w:rsid w:val="00B26191"/>
    <w:rsid w:val="00B625C7"/>
    <w:rsid w:val="00BC2D3E"/>
    <w:rsid w:val="00C32900"/>
    <w:rsid w:val="00C50601"/>
    <w:rsid w:val="00C57DCD"/>
    <w:rsid w:val="00C6755C"/>
    <w:rsid w:val="00CA4265"/>
    <w:rsid w:val="00CC1053"/>
    <w:rsid w:val="00CC622A"/>
    <w:rsid w:val="00CD2803"/>
    <w:rsid w:val="00CD5BAF"/>
    <w:rsid w:val="00D02C89"/>
    <w:rsid w:val="00D55FCC"/>
    <w:rsid w:val="00D641F8"/>
    <w:rsid w:val="00D75242"/>
    <w:rsid w:val="00D848CB"/>
    <w:rsid w:val="00D86509"/>
    <w:rsid w:val="00DA122A"/>
    <w:rsid w:val="00DB2803"/>
    <w:rsid w:val="00DE0009"/>
    <w:rsid w:val="00DE0672"/>
    <w:rsid w:val="00E01BBB"/>
    <w:rsid w:val="00E05B0B"/>
    <w:rsid w:val="00E27F82"/>
    <w:rsid w:val="00E340A9"/>
    <w:rsid w:val="00E53E88"/>
    <w:rsid w:val="00E545D3"/>
    <w:rsid w:val="00E72B67"/>
    <w:rsid w:val="00ED00D5"/>
    <w:rsid w:val="00ED0CDF"/>
    <w:rsid w:val="00EF58C0"/>
    <w:rsid w:val="00EF7E4F"/>
    <w:rsid w:val="00F15755"/>
    <w:rsid w:val="00F50FC6"/>
    <w:rsid w:val="00F61CC6"/>
    <w:rsid w:val="00F9177F"/>
    <w:rsid w:val="00F936BF"/>
    <w:rsid w:val="00FC286E"/>
    <w:rsid w:val="00FC4567"/>
    <w:rsid w:val="00FC7F0E"/>
    <w:rsid w:val="00FE4B0B"/>
    <w:rsid w:val="00FF1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F3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3070B"/>
    <w:pPr>
      <w:spacing w:after="200" w:line="276" w:lineRule="auto"/>
      <w:ind w:left="720"/>
      <w:contextualSpacing/>
    </w:pPr>
    <w:rPr>
      <w:rFonts w:ascii="Calibri" w:eastAsia="SimSun" w:hAnsi="Calibri" w:cs="Arial"/>
      <w:sz w:val="22"/>
      <w:szCs w:val="22"/>
      <w:lang w:eastAsia="en-US"/>
    </w:rPr>
  </w:style>
  <w:style w:type="paragraph" w:customStyle="1" w:styleId="21">
    <w:name w:val="Основной текст (2)1"/>
    <w:basedOn w:val="Normal"/>
    <w:uiPriority w:val="99"/>
    <w:rsid w:val="00A3070B"/>
    <w:pPr>
      <w:widowControl w:val="0"/>
      <w:shd w:val="clear" w:color="auto" w:fill="FFFFFF"/>
      <w:spacing w:line="254" w:lineRule="exact"/>
      <w:ind w:hanging="600"/>
    </w:pPr>
    <w:rPr>
      <w:b/>
      <w:bCs/>
      <w:i/>
      <w:iCs/>
      <w:spacing w:val="-3"/>
      <w:sz w:val="20"/>
      <w:szCs w:val="20"/>
      <w:lang w:val="tg-Cyrl-TJ"/>
    </w:rPr>
  </w:style>
  <w:style w:type="character" w:customStyle="1" w:styleId="27">
    <w:name w:val="Основной текст (27)_"/>
    <w:link w:val="270"/>
    <w:uiPriority w:val="99"/>
    <w:locked/>
    <w:rsid w:val="00A3070B"/>
    <w:rPr>
      <w:rFonts w:ascii="Times New Roman" w:hAnsi="Times New Roman"/>
      <w:spacing w:val="14"/>
      <w:sz w:val="19"/>
      <w:shd w:val="clear" w:color="auto" w:fill="FFFFFF"/>
    </w:rPr>
  </w:style>
  <w:style w:type="paragraph" w:customStyle="1" w:styleId="270">
    <w:name w:val="Основной текст (27)"/>
    <w:basedOn w:val="Normal"/>
    <w:link w:val="27"/>
    <w:uiPriority w:val="99"/>
    <w:rsid w:val="00A3070B"/>
    <w:pPr>
      <w:widowControl w:val="0"/>
      <w:shd w:val="clear" w:color="auto" w:fill="FFFFFF"/>
      <w:spacing w:line="198" w:lineRule="exact"/>
      <w:jc w:val="both"/>
    </w:pPr>
    <w:rPr>
      <w:spacing w:val="14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15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0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361</TotalTime>
  <Pages>25</Pages>
  <Words>5252</Words>
  <Characters>29938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oper05_101</cp:lastModifiedBy>
  <cp:revision>165</cp:revision>
  <dcterms:created xsi:type="dcterms:W3CDTF">2024-11-08T08:44:00Z</dcterms:created>
  <dcterms:modified xsi:type="dcterms:W3CDTF">2024-12-05T04:12:00Z</dcterms:modified>
</cp:coreProperties>
</file>